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67EDD946" w14:textId="77777777" w:rsidTr="00E60BA0">
        <w:trPr>
          <w:trHeight w:val="2829"/>
          <w:jc w:val="center"/>
        </w:trPr>
        <w:sdt>
          <w:sdtPr>
            <w:id w:val="1636451272"/>
            <w:placeholder>
              <w:docPart w:val="428865A82D4B49ECB0B92AB0BCC6023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2E1EA006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05F6E7A5" w14:textId="77777777" w:rsidTr="00AA0737">
        <w:trPr>
          <w:jc w:val="center"/>
        </w:trPr>
        <w:tc>
          <w:tcPr>
            <w:tcW w:w="12960" w:type="dxa"/>
            <w:gridSpan w:val="5"/>
          </w:tcPr>
          <w:p w14:paraId="2AB53D21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Mis Veracruz</w:t>
            </w:r>
            <w:r w:rsidRPr="00E60BA0">
              <w:t xml:space="preserve"> </w:t>
            </w:r>
          </w:p>
        </w:tc>
      </w:tr>
      <w:tr w:rsidR="004F3010" w:rsidRPr="00E60BA0" w14:paraId="553E7E92" w14:textId="77777777" w:rsidTr="00AA0737">
        <w:trPr>
          <w:jc w:val="center"/>
        </w:trPr>
        <w:sdt>
          <w:sdtPr>
            <w:id w:val="-1511144004"/>
            <w:placeholder>
              <w:docPart w:val="ACBA9B344D9143DF8CF0E761F29D22A2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6C215172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31624AB4" w14:textId="77777777" w:rsidTr="00AA0737">
        <w:trPr>
          <w:jc w:val="center"/>
        </w:trPr>
        <w:tc>
          <w:tcPr>
            <w:tcW w:w="12960" w:type="dxa"/>
            <w:gridSpan w:val="5"/>
          </w:tcPr>
          <w:p w14:paraId="598A8021" w14:textId="7413BF07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Reyna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Herandez Hernandez</w:t>
            </w:r>
          </w:p>
        </w:tc>
      </w:tr>
      <w:tr w:rsidR="004F3010" w:rsidRPr="00E60BA0" w14:paraId="5699A3B3" w14:textId="77777777" w:rsidTr="00AA0737">
        <w:trPr>
          <w:trHeight w:val="1652"/>
          <w:jc w:val="center"/>
        </w:trPr>
        <w:sdt>
          <w:sdtPr>
            <w:id w:val="-480612801"/>
            <w:placeholder>
              <w:docPart w:val="36F4AA00F3F842649F4D469FF2DB14D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22D8B7A1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6F0965F7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2BC482F8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5F29E450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6528CC8B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693BD785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37C80027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0EBAB528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4FC1C46A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2CE129DA" w14:textId="77777777" w:rsidR="004F3010" w:rsidRPr="00E60BA0" w:rsidRDefault="004F3010" w:rsidP="008A067C"/>
        </w:tc>
        <w:sdt>
          <w:sdtPr>
            <w:id w:val="-1077583615"/>
            <w:placeholder>
              <w:docPart w:val="96CF7B9B4574457D98308AE4744804A4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550F6E28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4C01C5D4" w14:textId="77777777" w:rsidR="004F3010" w:rsidRPr="00E60BA0" w:rsidRDefault="004F3010" w:rsidP="008A067C"/>
        </w:tc>
        <w:sdt>
          <w:sdtPr>
            <w:id w:val="1936019596"/>
            <w:placeholder>
              <w:docPart w:val="DE41845FA76E4C6A857EDE023DC6CEA1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7B0F32EC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112190EE" w14:textId="77777777" w:rsidR="004F3010" w:rsidRPr="00E60BA0" w:rsidRDefault="004F3010" w:rsidP="008A067C"/>
        </w:tc>
      </w:tr>
    </w:tbl>
    <w:p w14:paraId="5798FB0F" w14:textId="77777777" w:rsidR="004F3010" w:rsidRDefault="004F3010" w:rsidP="00AA0737">
      <w:pPr>
        <w:pStyle w:val="Textoindependiente"/>
        <w:sectPr w:rsidR="004F3010" w:rsidSect="004F3010">
          <w:headerReference w:type="default" r:id="rId9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2F171E1E" w14:textId="77777777" w:rsidTr="00E60BA0">
        <w:trPr>
          <w:trHeight w:val="2829"/>
          <w:jc w:val="center"/>
        </w:trPr>
        <w:sdt>
          <w:sdtPr>
            <w:id w:val="1761879581"/>
            <w:placeholder>
              <w:docPart w:val="15368C8020F34F4982B371210CA4E6C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22E46583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705CA41F" w14:textId="77777777" w:rsidTr="00AA0737">
        <w:trPr>
          <w:jc w:val="center"/>
        </w:trPr>
        <w:tc>
          <w:tcPr>
            <w:tcW w:w="12960" w:type="dxa"/>
            <w:gridSpan w:val="5"/>
          </w:tcPr>
          <w:p w14:paraId="24EB4256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Agronomia</w:t>
            </w:r>
            <w:r w:rsidRPr="00E60BA0">
              <w:t xml:space="preserve"> </w:t>
            </w:r>
          </w:p>
        </w:tc>
      </w:tr>
      <w:tr w:rsidR="004F3010" w:rsidRPr="00E60BA0" w14:paraId="07DF271A" w14:textId="77777777" w:rsidTr="00AA0737">
        <w:trPr>
          <w:jc w:val="center"/>
        </w:trPr>
        <w:sdt>
          <w:sdtPr>
            <w:id w:val="1989438538"/>
            <w:placeholder>
              <w:docPart w:val="50460426AF7F48AA92C5F988286E9EE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2D113306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7020CB60" w14:textId="77777777" w:rsidTr="00AA0737">
        <w:trPr>
          <w:jc w:val="center"/>
        </w:trPr>
        <w:tc>
          <w:tcPr>
            <w:tcW w:w="12960" w:type="dxa"/>
            <w:gridSpan w:val="5"/>
          </w:tcPr>
          <w:p w14:paraId="16EBD395" w14:textId="34946A5A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Eleazar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Guzman Moreno</w:t>
            </w:r>
          </w:p>
        </w:tc>
      </w:tr>
      <w:tr w:rsidR="004F3010" w:rsidRPr="00E60BA0" w14:paraId="2F78CA3C" w14:textId="77777777" w:rsidTr="00AA0737">
        <w:trPr>
          <w:trHeight w:val="1652"/>
          <w:jc w:val="center"/>
        </w:trPr>
        <w:sdt>
          <w:sdtPr>
            <w:id w:val="-1364668012"/>
            <w:placeholder>
              <w:docPart w:val="4B657021EC8446D4AFAA94EB9E40D77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35271052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36A9E9BD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2D7AAED7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47F319B7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542E6AFB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13CAEF6F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6B503D67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00508E96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2FA786C2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5692373C" w14:textId="77777777" w:rsidR="004F3010" w:rsidRPr="00E60BA0" w:rsidRDefault="004F3010" w:rsidP="008A067C"/>
        </w:tc>
        <w:sdt>
          <w:sdtPr>
            <w:id w:val="-1852402559"/>
            <w:placeholder>
              <w:docPart w:val="325319862FFE4F5EBCCA627EAA210D5C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425DEBD0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282C5D6F" w14:textId="77777777" w:rsidR="004F3010" w:rsidRPr="00E60BA0" w:rsidRDefault="004F3010" w:rsidP="008A067C"/>
        </w:tc>
        <w:sdt>
          <w:sdtPr>
            <w:id w:val="-2027474561"/>
            <w:placeholder>
              <w:docPart w:val="EF534A2ABF004BBBB95536854E684E20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4909411E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0313F4EB" w14:textId="77777777" w:rsidR="004F3010" w:rsidRPr="00E60BA0" w:rsidRDefault="004F3010" w:rsidP="008A067C"/>
        </w:tc>
      </w:tr>
    </w:tbl>
    <w:p w14:paraId="48E97A79" w14:textId="77777777" w:rsidR="004F3010" w:rsidRDefault="004F3010" w:rsidP="00AA0737">
      <w:pPr>
        <w:pStyle w:val="Textoindependiente"/>
        <w:sectPr w:rsidR="004F3010" w:rsidSect="004F3010">
          <w:headerReference w:type="default" r:id="rId10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3428303D" w14:textId="77777777" w:rsidTr="00E60BA0">
        <w:trPr>
          <w:trHeight w:val="2829"/>
          <w:jc w:val="center"/>
        </w:trPr>
        <w:sdt>
          <w:sdtPr>
            <w:id w:val="-1178344663"/>
            <w:placeholder>
              <w:docPart w:val="88DEE07A73F4463A943DFD6A14E258ED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400C5510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22408441" w14:textId="77777777" w:rsidTr="00AA0737">
        <w:trPr>
          <w:jc w:val="center"/>
        </w:trPr>
        <w:tc>
          <w:tcPr>
            <w:tcW w:w="12960" w:type="dxa"/>
            <w:gridSpan w:val="5"/>
          </w:tcPr>
          <w:p w14:paraId="04CF5D72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Mecanica</w:t>
            </w:r>
            <w:r w:rsidRPr="00E60BA0">
              <w:t xml:space="preserve"> </w:t>
            </w:r>
          </w:p>
        </w:tc>
      </w:tr>
      <w:tr w:rsidR="004F3010" w:rsidRPr="00E60BA0" w14:paraId="4D4924CA" w14:textId="77777777" w:rsidTr="00AA0737">
        <w:trPr>
          <w:jc w:val="center"/>
        </w:trPr>
        <w:sdt>
          <w:sdtPr>
            <w:id w:val="23762330"/>
            <w:placeholder>
              <w:docPart w:val="2FD9305DF9AE498F947059416588045A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201E810A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69E508AE" w14:textId="77777777" w:rsidTr="00AA0737">
        <w:trPr>
          <w:jc w:val="center"/>
        </w:trPr>
        <w:tc>
          <w:tcPr>
            <w:tcW w:w="12960" w:type="dxa"/>
            <w:gridSpan w:val="5"/>
          </w:tcPr>
          <w:p w14:paraId="0A153027" w14:textId="639D7D9F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Virgilio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Madrid Estudillo</w:t>
            </w:r>
          </w:p>
        </w:tc>
      </w:tr>
      <w:tr w:rsidR="004F3010" w:rsidRPr="00E60BA0" w14:paraId="2F1C911B" w14:textId="77777777" w:rsidTr="00AA0737">
        <w:trPr>
          <w:trHeight w:val="1652"/>
          <w:jc w:val="center"/>
        </w:trPr>
        <w:sdt>
          <w:sdtPr>
            <w:id w:val="-1578898533"/>
            <w:placeholder>
              <w:docPart w:val="5E785D1D98E34F16B35DF979D38F7E36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128AE41D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755DEB66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17F84D42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75F785C2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3D35239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4D061A2A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7E26A5B4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2BAFF289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6C55ADE0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2BB8AE80" w14:textId="77777777" w:rsidR="004F3010" w:rsidRPr="00E60BA0" w:rsidRDefault="004F3010" w:rsidP="008A067C"/>
        </w:tc>
        <w:sdt>
          <w:sdtPr>
            <w:id w:val="134533925"/>
            <w:placeholder>
              <w:docPart w:val="39067DAF73DE4FD9B77F4DB98F3BE5D7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70B2FF3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333B7A1C" w14:textId="77777777" w:rsidR="004F3010" w:rsidRPr="00E60BA0" w:rsidRDefault="004F3010" w:rsidP="008A067C"/>
        </w:tc>
        <w:sdt>
          <w:sdtPr>
            <w:id w:val="-1519845055"/>
            <w:placeholder>
              <w:docPart w:val="31759A1FC2A84057A04C101C7B3D781D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0BC84F2E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1E92445F" w14:textId="77777777" w:rsidR="004F3010" w:rsidRPr="00E60BA0" w:rsidRDefault="004F3010" w:rsidP="008A067C"/>
        </w:tc>
      </w:tr>
    </w:tbl>
    <w:p w14:paraId="2DFC6183" w14:textId="77777777" w:rsidR="004F3010" w:rsidRDefault="004F3010" w:rsidP="00AA0737">
      <w:pPr>
        <w:pStyle w:val="Textoindependiente"/>
        <w:sectPr w:rsidR="004F3010" w:rsidSect="004F3010">
          <w:headerReference w:type="default" r:id="rId11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14DD320D" w14:textId="77777777" w:rsidTr="00E60BA0">
        <w:trPr>
          <w:trHeight w:val="2829"/>
          <w:jc w:val="center"/>
        </w:trPr>
        <w:sdt>
          <w:sdtPr>
            <w:id w:val="1647470535"/>
            <w:placeholder>
              <w:docPart w:val="7F61A2D4420D4649B6333BD1E2241D9A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4635B13C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1B5BB249" w14:textId="77777777" w:rsidTr="00AA0737">
        <w:trPr>
          <w:jc w:val="center"/>
        </w:trPr>
        <w:tc>
          <w:tcPr>
            <w:tcW w:w="12960" w:type="dxa"/>
            <w:gridSpan w:val="5"/>
          </w:tcPr>
          <w:p w14:paraId="04D5DBBE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Confeccion</w:t>
            </w:r>
            <w:r w:rsidRPr="00E60BA0">
              <w:t xml:space="preserve"> </w:t>
            </w:r>
          </w:p>
        </w:tc>
      </w:tr>
      <w:tr w:rsidR="004F3010" w:rsidRPr="00E60BA0" w14:paraId="72F363D2" w14:textId="77777777" w:rsidTr="00AA0737">
        <w:trPr>
          <w:jc w:val="center"/>
        </w:trPr>
        <w:sdt>
          <w:sdtPr>
            <w:id w:val="-1818641254"/>
            <w:placeholder>
              <w:docPart w:val="B9711074CC644DF28E167CA794F10ED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27D35F15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5F6167E2" w14:textId="77777777" w:rsidTr="00AA0737">
        <w:trPr>
          <w:jc w:val="center"/>
        </w:trPr>
        <w:tc>
          <w:tcPr>
            <w:tcW w:w="12960" w:type="dxa"/>
            <w:gridSpan w:val="5"/>
          </w:tcPr>
          <w:p w14:paraId="7E495C28" w14:textId="7F0DB731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Lilly</w:t>
            </w:r>
            <w:r>
              <w:rPr>
                <w:noProof/>
              </w:rPr>
              <w:t xml:space="preserve"> G</w:t>
            </w:r>
            <w:r w:rsidRPr="006B666C">
              <w:rPr>
                <w:noProof/>
              </w:rPr>
              <w:t>uzman Hernandez</w:t>
            </w:r>
          </w:p>
        </w:tc>
      </w:tr>
      <w:tr w:rsidR="004F3010" w:rsidRPr="00E60BA0" w14:paraId="085DB376" w14:textId="77777777" w:rsidTr="00AA0737">
        <w:trPr>
          <w:trHeight w:val="1652"/>
          <w:jc w:val="center"/>
        </w:trPr>
        <w:sdt>
          <w:sdtPr>
            <w:id w:val="-1053998343"/>
            <w:placeholder>
              <w:docPart w:val="E2E401F6ECD140758709203045700FB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36DB44F5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14F14E83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CDF9E34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0DBA6E5E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4428BDFA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6A0CF1A4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0D9F07E8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28FF1544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47D528D4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09C51C31" w14:textId="77777777" w:rsidR="004F3010" w:rsidRPr="00E60BA0" w:rsidRDefault="004F3010" w:rsidP="008A067C"/>
        </w:tc>
        <w:sdt>
          <w:sdtPr>
            <w:id w:val="-1473132860"/>
            <w:placeholder>
              <w:docPart w:val="EDEBB420F5714A989EA5D0E9E84E4B08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9D73B78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0111693A" w14:textId="77777777" w:rsidR="004F3010" w:rsidRPr="00E60BA0" w:rsidRDefault="004F3010" w:rsidP="008A067C"/>
        </w:tc>
        <w:sdt>
          <w:sdtPr>
            <w:id w:val="-1236863426"/>
            <w:placeholder>
              <w:docPart w:val="4EDCC936763447E2B88848F0C66CECCE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13FE8880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26C75358" w14:textId="77777777" w:rsidR="004F3010" w:rsidRPr="00E60BA0" w:rsidRDefault="004F3010" w:rsidP="008A067C"/>
        </w:tc>
      </w:tr>
    </w:tbl>
    <w:p w14:paraId="578C24A5" w14:textId="77777777" w:rsidR="004F3010" w:rsidRDefault="004F3010" w:rsidP="00AA0737">
      <w:pPr>
        <w:pStyle w:val="Textoindependiente"/>
        <w:sectPr w:rsidR="004F3010" w:rsidSect="004F3010">
          <w:headerReference w:type="default" r:id="rId12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1AD51A1E" w14:textId="77777777" w:rsidTr="00E60BA0">
        <w:trPr>
          <w:trHeight w:val="2829"/>
          <w:jc w:val="center"/>
        </w:trPr>
        <w:sdt>
          <w:sdtPr>
            <w:id w:val="-1906840538"/>
            <w:placeholder>
              <w:docPart w:val="A814CED606F54652B94DA9B75989EEA2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3666A502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49132B01" w14:textId="77777777" w:rsidTr="00AA0737">
        <w:trPr>
          <w:jc w:val="center"/>
        </w:trPr>
        <w:tc>
          <w:tcPr>
            <w:tcW w:w="12960" w:type="dxa"/>
            <w:gridSpan w:val="5"/>
          </w:tcPr>
          <w:p w14:paraId="7C57A2F2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Moto Cross</w:t>
            </w:r>
            <w:r w:rsidRPr="00E60BA0">
              <w:t xml:space="preserve"> </w:t>
            </w:r>
          </w:p>
        </w:tc>
      </w:tr>
      <w:tr w:rsidR="004F3010" w:rsidRPr="00E60BA0" w14:paraId="78C75D7D" w14:textId="77777777" w:rsidTr="00AA0737">
        <w:trPr>
          <w:jc w:val="center"/>
        </w:trPr>
        <w:sdt>
          <w:sdtPr>
            <w:id w:val="-597553471"/>
            <w:placeholder>
              <w:docPart w:val="AF6BA05116A04020A5CD60F4E8AEB461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7F65A066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1430BAAE" w14:textId="77777777" w:rsidTr="00AA0737">
        <w:trPr>
          <w:jc w:val="center"/>
        </w:trPr>
        <w:tc>
          <w:tcPr>
            <w:tcW w:w="12960" w:type="dxa"/>
            <w:gridSpan w:val="5"/>
          </w:tcPr>
          <w:p w14:paraId="135A8F1B" w14:textId="4C39D733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Alberto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Estudillo Guzman</w:t>
            </w:r>
          </w:p>
        </w:tc>
      </w:tr>
      <w:tr w:rsidR="004F3010" w:rsidRPr="00E60BA0" w14:paraId="15F7D5BD" w14:textId="77777777" w:rsidTr="00AA0737">
        <w:trPr>
          <w:trHeight w:val="1652"/>
          <w:jc w:val="center"/>
        </w:trPr>
        <w:sdt>
          <w:sdtPr>
            <w:id w:val="1611937292"/>
            <w:placeholder>
              <w:docPart w:val="FE9FE3C453664C8B97B21E4124F04B8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2C765DB5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53F5C0F2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44CD2F91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5FCF749F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4B9E41C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5A70D2AC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354EFBC8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321E05B1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3ACA5185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0EA6A678" w14:textId="77777777" w:rsidR="004F3010" w:rsidRPr="00E60BA0" w:rsidRDefault="004F3010" w:rsidP="008A067C"/>
        </w:tc>
        <w:sdt>
          <w:sdtPr>
            <w:id w:val="-976603284"/>
            <w:placeholder>
              <w:docPart w:val="DC56429AEF864F00B98BC9DF7860EC45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2A4D0670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67FCBD0B" w14:textId="77777777" w:rsidR="004F3010" w:rsidRPr="00E60BA0" w:rsidRDefault="004F3010" w:rsidP="008A067C"/>
        </w:tc>
        <w:sdt>
          <w:sdtPr>
            <w:id w:val="-1917624168"/>
            <w:placeholder>
              <w:docPart w:val="8D066BB10F614A819DDBAE26C1F7941F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5ED3E56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597D664C" w14:textId="77777777" w:rsidR="004F3010" w:rsidRPr="00E60BA0" w:rsidRDefault="004F3010" w:rsidP="008A067C"/>
        </w:tc>
      </w:tr>
    </w:tbl>
    <w:p w14:paraId="7EA621F8" w14:textId="77777777" w:rsidR="004F3010" w:rsidRDefault="004F3010" w:rsidP="00AA0737">
      <w:pPr>
        <w:pStyle w:val="Textoindependiente"/>
        <w:sectPr w:rsidR="004F3010" w:rsidSect="004F3010">
          <w:headerReference w:type="default" r:id="rId13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2600ED6C" w14:textId="77777777" w:rsidTr="00E60BA0">
        <w:trPr>
          <w:trHeight w:val="2829"/>
          <w:jc w:val="center"/>
        </w:trPr>
        <w:sdt>
          <w:sdtPr>
            <w:id w:val="-277332117"/>
            <w:placeholder>
              <w:docPart w:val="C63BF79C388A4133A0605737D7CB54B1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4672324F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1A1E41AD" w14:textId="77777777" w:rsidTr="00AA0737">
        <w:trPr>
          <w:jc w:val="center"/>
        </w:trPr>
        <w:tc>
          <w:tcPr>
            <w:tcW w:w="12960" w:type="dxa"/>
            <w:gridSpan w:val="5"/>
          </w:tcPr>
          <w:p w14:paraId="0CA11138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En Ajedres</w:t>
            </w:r>
            <w:r w:rsidRPr="00E60BA0">
              <w:t xml:space="preserve"> </w:t>
            </w:r>
          </w:p>
        </w:tc>
      </w:tr>
      <w:tr w:rsidR="004F3010" w:rsidRPr="00E60BA0" w14:paraId="0B88405A" w14:textId="77777777" w:rsidTr="00AA0737">
        <w:trPr>
          <w:jc w:val="center"/>
        </w:trPr>
        <w:sdt>
          <w:sdtPr>
            <w:id w:val="1177700115"/>
            <w:placeholder>
              <w:docPart w:val="95CA4070B71248A89B5A05A9A73DD23C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15CA4365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3D97A6A5" w14:textId="77777777" w:rsidTr="00AA0737">
        <w:trPr>
          <w:jc w:val="center"/>
        </w:trPr>
        <w:tc>
          <w:tcPr>
            <w:tcW w:w="12960" w:type="dxa"/>
            <w:gridSpan w:val="5"/>
          </w:tcPr>
          <w:p w14:paraId="05197B30" w14:textId="620197DE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Magdalena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Pinto Alvarez</w:t>
            </w:r>
          </w:p>
        </w:tc>
      </w:tr>
      <w:tr w:rsidR="004F3010" w:rsidRPr="00E60BA0" w14:paraId="101641F1" w14:textId="77777777" w:rsidTr="00AA0737">
        <w:trPr>
          <w:trHeight w:val="1652"/>
          <w:jc w:val="center"/>
        </w:trPr>
        <w:sdt>
          <w:sdtPr>
            <w:id w:val="-370378174"/>
            <w:placeholder>
              <w:docPart w:val="F0DD4E32B1C44F478E3B84E8CA2B3D1F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7DE0E958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3864DA44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253CED18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40EC68DB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487F7D23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5DF090EA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70F43BBE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64A4E6F3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604024EE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2D606C04" w14:textId="77777777" w:rsidR="004F3010" w:rsidRPr="00E60BA0" w:rsidRDefault="004F3010" w:rsidP="008A067C"/>
        </w:tc>
        <w:sdt>
          <w:sdtPr>
            <w:id w:val="-1612045322"/>
            <w:placeholder>
              <w:docPart w:val="24867563B33C413A806C340D7672EE7E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71C9511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4E8F8F2E" w14:textId="77777777" w:rsidR="004F3010" w:rsidRPr="00E60BA0" w:rsidRDefault="004F3010" w:rsidP="008A067C"/>
        </w:tc>
        <w:sdt>
          <w:sdtPr>
            <w:id w:val="-187212716"/>
            <w:placeholder>
              <w:docPart w:val="BC6B7EE790984286BC6018618B144FCA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7474C807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3F2A9919" w14:textId="77777777" w:rsidR="004F3010" w:rsidRPr="00E60BA0" w:rsidRDefault="004F3010" w:rsidP="008A067C"/>
        </w:tc>
      </w:tr>
    </w:tbl>
    <w:p w14:paraId="17D597EE" w14:textId="77777777" w:rsidR="004F3010" w:rsidRDefault="004F3010" w:rsidP="00AA0737">
      <w:pPr>
        <w:pStyle w:val="Textoindependiente"/>
        <w:sectPr w:rsidR="004F3010" w:rsidSect="004F3010">
          <w:headerReference w:type="default" r:id="rId14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390CE8E1" w14:textId="77777777" w:rsidTr="00E60BA0">
        <w:trPr>
          <w:trHeight w:val="2829"/>
          <w:jc w:val="center"/>
        </w:trPr>
        <w:sdt>
          <w:sdtPr>
            <w:id w:val="601923959"/>
            <w:placeholder>
              <w:docPart w:val="DBB90027052342D0A46CAF29E1C1A9E7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7832344A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4CF86BB7" w14:textId="77777777" w:rsidTr="00AA0737">
        <w:trPr>
          <w:jc w:val="center"/>
        </w:trPr>
        <w:tc>
          <w:tcPr>
            <w:tcW w:w="12960" w:type="dxa"/>
            <w:gridSpan w:val="5"/>
          </w:tcPr>
          <w:p w14:paraId="3F4ECC17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Canto</w:t>
            </w:r>
            <w:r w:rsidRPr="00E60BA0">
              <w:t xml:space="preserve"> </w:t>
            </w:r>
          </w:p>
        </w:tc>
      </w:tr>
      <w:tr w:rsidR="004F3010" w:rsidRPr="00E60BA0" w14:paraId="2006B6FF" w14:textId="77777777" w:rsidTr="00AA0737">
        <w:trPr>
          <w:jc w:val="center"/>
        </w:trPr>
        <w:sdt>
          <w:sdtPr>
            <w:id w:val="-1360432253"/>
            <w:placeholder>
              <w:docPart w:val="5C47B533FBC34A40B9E4A637FD83787D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714931C1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6FD507DC" w14:textId="77777777" w:rsidTr="00AA0737">
        <w:trPr>
          <w:jc w:val="center"/>
        </w:trPr>
        <w:tc>
          <w:tcPr>
            <w:tcW w:w="12960" w:type="dxa"/>
            <w:gridSpan w:val="5"/>
          </w:tcPr>
          <w:p w14:paraId="3CA70E1B" w14:textId="722BFF67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Nicole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Guzman Pinto</w:t>
            </w:r>
          </w:p>
        </w:tc>
      </w:tr>
      <w:tr w:rsidR="004F3010" w:rsidRPr="00E60BA0" w14:paraId="355BC6C4" w14:textId="77777777" w:rsidTr="00AA0737">
        <w:trPr>
          <w:trHeight w:val="1652"/>
          <w:jc w:val="center"/>
        </w:trPr>
        <w:sdt>
          <w:sdtPr>
            <w:id w:val="-827049794"/>
            <w:placeholder>
              <w:docPart w:val="28D2B28074044C12B4ADD05A6D80DFA5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5A9B6BE5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17871C77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612CA325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1CE51643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1B93BFA4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0E2BAC01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3C726965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0C422907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21D571E0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087BA5BA" w14:textId="77777777" w:rsidR="004F3010" w:rsidRPr="00E60BA0" w:rsidRDefault="004F3010" w:rsidP="008A067C"/>
        </w:tc>
        <w:sdt>
          <w:sdtPr>
            <w:id w:val="416596309"/>
            <w:placeholder>
              <w:docPart w:val="4126D4350CF7400F9D3B931E4470E1C7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0A917789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09A387A2" w14:textId="77777777" w:rsidR="004F3010" w:rsidRPr="00E60BA0" w:rsidRDefault="004F3010" w:rsidP="008A067C"/>
        </w:tc>
        <w:sdt>
          <w:sdtPr>
            <w:id w:val="1314071431"/>
            <w:placeholder>
              <w:docPart w:val="4C3EFCB95FB94DAE9E0610EC0A019C31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197028E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7949DDF8" w14:textId="77777777" w:rsidR="004F3010" w:rsidRPr="00E60BA0" w:rsidRDefault="004F3010" w:rsidP="008A067C"/>
        </w:tc>
      </w:tr>
    </w:tbl>
    <w:p w14:paraId="147E5EBE" w14:textId="77777777" w:rsidR="004F3010" w:rsidRDefault="004F3010" w:rsidP="00AA0737">
      <w:pPr>
        <w:pStyle w:val="Textoindependiente"/>
        <w:sectPr w:rsidR="004F3010" w:rsidSect="004F3010">
          <w:headerReference w:type="default" r:id="rId15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1A65E83C" w14:textId="77777777" w:rsidTr="00E60BA0">
        <w:trPr>
          <w:trHeight w:val="2829"/>
          <w:jc w:val="center"/>
        </w:trPr>
        <w:sdt>
          <w:sdtPr>
            <w:id w:val="-201018688"/>
            <w:placeholder>
              <w:docPart w:val="9EF0F5582D714558B421B39C446E3B41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4F05539F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3AB48B24" w14:textId="77777777" w:rsidTr="00AA0737">
        <w:trPr>
          <w:jc w:val="center"/>
        </w:trPr>
        <w:tc>
          <w:tcPr>
            <w:tcW w:w="12960" w:type="dxa"/>
            <w:gridSpan w:val="5"/>
          </w:tcPr>
          <w:p w14:paraId="528B07BC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3° Lugar En Baile</w:t>
            </w:r>
            <w:r w:rsidRPr="00E60BA0">
              <w:t xml:space="preserve"> </w:t>
            </w:r>
          </w:p>
        </w:tc>
      </w:tr>
      <w:tr w:rsidR="004F3010" w:rsidRPr="00E60BA0" w14:paraId="3EDD411A" w14:textId="77777777" w:rsidTr="00AA0737">
        <w:trPr>
          <w:jc w:val="center"/>
        </w:trPr>
        <w:sdt>
          <w:sdtPr>
            <w:id w:val="-950551241"/>
            <w:placeholder>
              <w:docPart w:val="BFE4DCAECE5144BA8AF4FE8659B54B2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3B4AC7BC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1FC093C1" w14:textId="77777777" w:rsidTr="00AA0737">
        <w:trPr>
          <w:jc w:val="center"/>
        </w:trPr>
        <w:tc>
          <w:tcPr>
            <w:tcW w:w="12960" w:type="dxa"/>
            <w:gridSpan w:val="5"/>
          </w:tcPr>
          <w:p w14:paraId="49175910" w14:textId="1CF217DE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Mitzy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Marroquin Lopez</w:t>
            </w:r>
          </w:p>
        </w:tc>
      </w:tr>
      <w:tr w:rsidR="004F3010" w:rsidRPr="00E60BA0" w14:paraId="1B23D86E" w14:textId="77777777" w:rsidTr="00AA0737">
        <w:trPr>
          <w:trHeight w:val="1652"/>
          <w:jc w:val="center"/>
        </w:trPr>
        <w:sdt>
          <w:sdtPr>
            <w:id w:val="1128584778"/>
            <w:placeholder>
              <w:docPart w:val="5961189D708A4A5A88028474782C6005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39F11DE4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7214984E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68897C96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4932C39C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B8714BC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48333AB3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705FCD06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264963E1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1B71D631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7D7D7C20" w14:textId="77777777" w:rsidR="004F3010" w:rsidRPr="00E60BA0" w:rsidRDefault="004F3010" w:rsidP="008A067C"/>
        </w:tc>
        <w:sdt>
          <w:sdtPr>
            <w:id w:val="840664544"/>
            <w:placeholder>
              <w:docPart w:val="B81BC76DCC4347089B953A079CF95761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520FDE92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45DA661F" w14:textId="77777777" w:rsidR="004F3010" w:rsidRPr="00E60BA0" w:rsidRDefault="004F3010" w:rsidP="008A067C"/>
        </w:tc>
        <w:sdt>
          <w:sdtPr>
            <w:id w:val="1192572808"/>
            <w:placeholder>
              <w:docPart w:val="1A277F8EDB724DD9926E35D6336E086A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68CA05B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3BF0AEE2" w14:textId="77777777" w:rsidR="004F3010" w:rsidRPr="00E60BA0" w:rsidRDefault="004F3010" w:rsidP="008A067C"/>
        </w:tc>
      </w:tr>
    </w:tbl>
    <w:p w14:paraId="7932D137" w14:textId="77777777" w:rsidR="004F3010" w:rsidRDefault="004F3010" w:rsidP="00AA0737">
      <w:pPr>
        <w:pStyle w:val="Textoindependiente"/>
        <w:sectPr w:rsidR="004F3010" w:rsidSect="004F3010">
          <w:headerReference w:type="default" r:id="rId16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356ED908" w14:textId="77777777" w:rsidTr="00E60BA0">
        <w:trPr>
          <w:trHeight w:val="2829"/>
          <w:jc w:val="center"/>
        </w:trPr>
        <w:sdt>
          <w:sdtPr>
            <w:id w:val="-1232158390"/>
            <w:placeholder>
              <w:docPart w:val="84750287FA8C4314B6E851CF8DFF82F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2D912CC2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34BF5FC7" w14:textId="77777777" w:rsidTr="00AA0737">
        <w:trPr>
          <w:jc w:val="center"/>
        </w:trPr>
        <w:tc>
          <w:tcPr>
            <w:tcW w:w="12960" w:type="dxa"/>
            <w:gridSpan w:val="5"/>
          </w:tcPr>
          <w:p w14:paraId="7888D77A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4° Lugar En Apicultura</w:t>
            </w:r>
            <w:r w:rsidRPr="00E60BA0">
              <w:t xml:space="preserve"> </w:t>
            </w:r>
          </w:p>
        </w:tc>
      </w:tr>
      <w:tr w:rsidR="004F3010" w:rsidRPr="00E60BA0" w14:paraId="61CFD06C" w14:textId="77777777" w:rsidTr="00AA0737">
        <w:trPr>
          <w:jc w:val="center"/>
        </w:trPr>
        <w:sdt>
          <w:sdtPr>
            <w:id w:val="-1583978295"/>
            <w:placeholder>
              <w:docPart w:val="1F01844584C54ABB89AD81EB25F90AB3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2CCA23E5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2D41B8DA" w14:textId="77777777" w:rsidTr="00AA0737">
        <w:trPr>
          <w:jc w:val="center"/>
        </w:trPr>
        <w:tc>
          <w:tcPr>
            <w:tcW w:w="12960" w:type="dxa"/>
            <w:gridSpan w:val="5"/>
          </w:tcPr>
          <w:p w14:paraId="7C7B9CF7" w14:textId="0E8A6676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Kendra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Galvez Moralez</w:t>
            </w:r>
          </w:p>
        </w:tc>
      </w:tr>
      <w:tr w:rsidR="004F3010" w:rsidRPr="00E60BA0" w14:paraId="24EB7F2E" w14:textId="77777777" w:rsidTr="00AA0737">
        <w:trPr>
          <w:trHeight w:val="1652"/>
          <w:jc w:val="center"/>
        </w:trPr>
        <w:sdt>
          <w:sdtPr>
            <w:id w:val="1290008065"/>
            <w:placeholder>
              <w:docPart w:val="CA9D503AEB3A4AE0A0C8C16DE70D3AC5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4D5D4641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E5D1B43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4EA4B6CA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797AD722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789C21DE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18CC3EDB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6E941F1D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437A8748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4A72D782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200530DC" w14:textId="77777777" w:rsidR="004F3010" w:rsidRPr="00E60BA0" w:rsidRDefault="004F3010" w:rsidP="008A067C"/>
        </w:tc>
        <w:sdt>
          <w:sdtPr>
            <w:id w:val="-303931120"/>
            <w:placeholder>
              <w:docPart w:val="531F9DAE9C21448C99EBA188EFFA114B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02303AB9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0F4973AC" w14:textId="77777777" w:rsidR="004F3010" w:rsidRPr="00E60BA0" w:rsidRDefault="004F3010" w:rsidP="008A067C"/>
        </w:tc>
        <w:sdt>
          <w:sdtPr>
            <w:id w:val="62924151"/>
            <w:placeholder>
              <w:docPart w:val="F0709749163449558EBF66854EE6ECE2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0FE74443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3632805A" w14:textId="77777777" w:rsidR="004F3010" w:rsidRPr="00E60BA0" w:rsidRDefault="004F3010" w:rsidP="008A067C"/>
        </w:tc>
      </w:tr>
    </w:tbl>
    <w:p w14:paraId="32C275C3" w14:textId="77777777" w:rsidR="004F3010" w:rsidRDefault="004F3010" w:rsidP="00AA0737">
      <w:pPr>
        <w:pStyle w:val="Textoindependiente"/>
        <w:sectPr w:rsidR="004F3010" w:rsidSect="004F3010">
          <w:headerReference w:type="default" r:id="rId17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6BD186E9" w14:textId="77777777" w:rsidTr="00E60BA0">
        <w:trPr>
          <w:trHeight w:val="2829"/>
          <w:jc w:val="center"/>
        </w:trPr>
        <w:sdt>
          <w:sdtPr>
            <w:id w:val="-70275353"/>
            <w:placeholder>
              <w:docPart w:val="CA664521DAE5401BA326DD5C2A178E4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692C8404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6688939E" w14:textId="77777777" w:rsidTr="00AA0737">
        <w:trPr>
          <w:jc w:val="center"/>
        </w:trPr>
        <w:tc>
          <w:tcPr>
            <w:tcW w:w="12960" w:type="dxa"/>
            <w:gridSpan w:val="5"/>
          </w:tcPr>
          <w:p w14:paraId="60318357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En Matematicas</w:t>
            </w:r>
            <w:r w:rsidRPr="00E60BA0">
              <w:t xml:space="preserve"> </w:t>
            </w:r>
          </w:p>
        </w:tc>
      </w:tr>
      <w:tr w:rsidR="004F3010" w:rsidRPr="00E60BA0" w14:paraId="6ADBD5A4" w14:textId="77777777" w:rsidTr="00AA0737">
        <w:trPr>
          <w:jc w:val="center"/>
        </w:trPr>
        <w:sdt>
          <w:sdtPr>
            <w:id w:val="690269228"/>
            <w:placeholder>
              <w:docPart w:val="AFED25DC518E4C78B93B3255B9DDD7E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20940DA2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295ECFC1" w14:textId="77777777" w:rsidTr="00AA0737">
        <w:trPr>
          <w:jc w:val="center"/>
        </w:trPr>
        <w:tc>
          <w:tcPr>
            <w:tcW w:w="12960" w:type="dxa"/>
            <w:gridSpan w:val="5"/>
          </w:tcPr>
          <w:p w14:paraId="0E9FF3F6" w14:textId="6E8962EE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Gema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Aguilar Hernandez</w:t>
            </w:r>
          </w:p>
        </w:tc>
      </w:tr>
      <w:tr w:rsidR="004F3010" w:rsidRPr="00E60BA0" w14:paraId="607E5CEB" w14:textId="77777777" w:rsidTr="00AA0737">
        <w:trPr>
          <w:trHeight w:val="1652"/>
          <w:jc w:val="center"/>
        </w:trPr>
        <w:sdt>
          <w:sdtPr>
            <w:id w:val="2042086552"/>
            <w:placeholder>
              <w:docPart w:val="65FD82B2F6EB4988ADBD9BDCB18218BD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3554D91C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1319D147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123B5CD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6ABF9230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52582E14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1BEC8BA9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5CB6966E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63B5D11A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51827EFD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62024DC4" w14:textId="77777777" w:rsidR="004F3010" w:rsidRPr="00E60BA0" w:rsidRDefault="004F3010" w:rsidP="008A067C"/>
        </w:tc>
        <w:sdt>
          <w:sdtPr>
            <w:id w:val="1882666838"/>
            <w:placeholder>
              <w:docPart w:val="44B00163AD4642BAA80A3FB3ADA5E032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0D6E3F4F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597F6AC7" w14:textId="77777777" w:rsidR="004F3010" w:rsidRPr="00E60BA0" w:rsidRDefault="004F3010" w:rsidP="008A067C"/>
        </w:tc>
        <w:sdt>
          <w:sdtPr>
            <w:id w:val="1054898398"/>
            <w:placeholder>
              <w:docPart w:val="922C218F332D4B17BBB6003E864B2C79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08302D29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3B4141B5" w14:textId="77777777" w:rsidR="004F3010" w:rsidRPr="00E60BA0" w:rsidRDefault="004F3010" w:rsidP="008A067C"/>
        </w:tc>
      </w:tr>
    </w:tbl>
    <w:p w14:paraId="164E9FA2" w14:textId="77777777" w:rsidR="004F3010" w:rsidRDefault="004F3010" w:rsidP="00AA0737">
      <w:pPr>
        <w:pStyle w:val="Textoindependiente"/>
        <w:sectPr w:rsidR="004F3010" w:rsidSect="004F3010">
          <w:headerReference w:type="default" r:id="rId18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23C23CB3" w14:textId="77777777" w:rsidTr="00E60BA0">
        <w:trPr>
          <w:trHeight w:val="2829"/>
          <w:jc w:val="center"/>
        </w:trPr>
        <w:sdt>
          <w:sdtPr>
            <w:id w:val="79265112"/>
            <w:placeholder>
              <w:docPart w:val="C4360A77FFB54BA8963336B6708A0A5A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614EB6A8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1754AC33" w14:textId="77777777" w:rsidTr="00AA0737">
        <w:trPr>
          <w:jc w:val="center"/>
        </w:trPr>
        <w:tc>
          <w:tcPr>
            <w:tcW w:w="12960" w:type="dxa"/>
            <w:gridSpan w:val="5"/>
          </w:tcPr>
          <w:p w14:paraId="6D9F678E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Fotografia</w:t>
            </w:r>
            <w:r w:rsidRPr="00E60BA0">
              <w:t xml:space="preserve"> </w:t>
            </w:r>
          </w:p>
        </w:tc>
      </w:tr>
      <w:tr w:rsidR="004F3010" w:rsidRPr="00E60BA0" w14:paraId="1DD888F8" w14:textId="77777777" w:rsidTr="00AA0737">
        <w:trPr>
          <w:jc w:val="center"/>
        </w:trPr>
        <w:sdt>
          <w:sdtPr>
            <w:id w:val="-180440691"/>
            <w:placeholder>
              <w:docPart w:val="1DD29A28C893481DA1898A102FDCBAE3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265ECC83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2AABD358" w14:textId="77777777" w:rsidTr="00AA0737">
        <w:trPr>
          <w:jc w:val="center"/>
        </w:trPr>
        <w:tc>
          <w:tcPr>
            <w:tcW w:w="12960" w:type="dxa"/>
            <w:gridSpan w:val="5"/>
          </w:tcPr>
          <w:p w14:paraId="170B6198" w14:textId="27A528CB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Greysi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Estudillo Guzman</w:t>
            </w:r>
          </w:p>
        </w:tc>
      </w:tr>
      <w:tr w:rsidR="004F3010" w:rsidRPr="00E60BA0" w14:paraId="53C07CE6" w14:textId="77777777" w:rsidTr="00AA0737">
        <w:trPr>
          <w:trHeight w:val="1652"/>
          <w:jc w:val="center"/>
        </w:trPr>
        <w:sdt>
          <w:sdtPr>
            <w:id w:val="-525795927"/>
            <w:placeholder>
              <w:docPart w:val="01385702F15B432CA4ABB5197A5AC66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1CD7A99E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1892D34A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75007203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1A84542E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619E2D45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0C3B91A0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644E6DA1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2FD0B6C5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7EBB5EA9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2D22E41D" w14:textId="77777777" w:rsidR="004F3010" w:rsidRPr="00E60BA0" w:rsidRDefault="004F3010" w:rsidP="008A067C"/>
        </w:tc>
        <w:sdt>
          <w:sdtPr>
            <w:id w:val="-1347709740"/>
            <w:placeholder>
              <w:docPart w:val="B17628D04DC04A57A601E59AC6FB636A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2E95EC4D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48970F8D" w14:textId="77777777" w:rsidR="004F3010" w:rsidRPr="00E60BA0" w:rsidRDefault="004F3010" w:rsidP="008A067C"/>
        </w:tc>
        <w:sdt>
          <w:sdtPr>
            <w:id w:val="-330673624"/>
            <w:placeholder>
              <w:docPart w:val="ED709A662EAE4B6FB4BFCFE3E30DBBB5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63C7C4C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397954EA" w14:textId="77777777" w:rsidR="004F3010" w:rsidRPr="00E60BA0" w:rsidRDefault="004F3010" w:rsidP="008A067C"/>
        </w:tc>
      </w:tr>
    </w:tbl>
    <w:p w14:paraId="752B686F" w14:textId="77777777" w:rsidR="004F3010" w:rsidRDefault="004F3010" w:rsidP="00AA0737">
      <w:pPr>
        <w:pStyle w:val="Textoindependiente"/>
        <w:sectPr w:rsidR="004F3010" w:rsidSect="004F3010">
          <w:headerReference w:type="default" r:id="rId19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7EED01DB" w14:textId="77777777" w:rsidTr="00E60BA0">
        <w:trPr>
          <w:trHeight w:val="2829"/>
          <w:jc w:val="center"/>
        </w:trPr>
        <w:sdt>
          <w:sdtPr>
            <w:id w:val="1511323957"/>
            <w:placeholder>
              <w:docPart w:val="78E785819B9B485DB3B51C50C1DD672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1D527206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255D868E" w14:textId="77777777" w:rsidTr="00AA0737">
        <w:trPr>
          <w:jc w:val="center"/>
        </w:trPr>
        <w:tc>
          <w:tcPr>
            <w:tcW w:w="12960" w:type="dxa"/>
            <w:gridSpan w:val="5"/>
          </w:tcPr>
          <w:p w14:paraId="656D18CE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3° Lugar En Historia</w:t>
            </w:r>
            <w:r w:rsidRPr="00E60BA0">
              <w:t xml:space="preserve"> </w:t>
            </w:r>
          </w:p>
        </w:tc>
      </w:tr>
      <w:tr w:rsidR="004F3010" w:rsidRPr="00E60BA0" w14:paraId="62C585C7" w14:textId="77777777" w:rsidTr="00AA0737">
        <w:trPr>
          <w:jc w:val="center"/>
        </w:trPr>
        <w:sdt>
          <w:sdtPr>
            <w:id w:val="-726989997"/>
            <w:placeholder>
              <w:docPart w:val="E2AE72DEC8C64EA3AA214414C38CB2AD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0FFFC8C2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6D888EAE" w14:textId="77777777" w:rsidTr="00AA0737">
        <w:trPr>
          <w:jc w:val="center"/>
        </w:trPr>
        <w:tc>
          <w:tcPr>
            <w:tcW w:w="12960" w:type="dxa"/>
            <w:gridSpan w:val="5"/>
          </w:tcPr>
          <w:p w14:paraId="4EAA1230" w14:textId="11FCBE1D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Alana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Gutierrez Mora</w:t>
            </w:r>
          </w:p>
        </w:tc>
      </w:tr>
      <w:tr w:rsidR="004F3010" w:rsidRPr="00E60BA0" w14:paraId="69C6CBE2" w14:textId="77777777" w:rsidTr="00AA0737">
        <w:trPr>
          <w:trHeight w:val="1652"/>
          <w:jc w:val="center"/>
        </w:trPr>
        <w:sdt>
          <w:sdtPr>
            <w:id w:val="-682742575"/>
            <w:placeholder>
              <w:docPart w:val="98D495F3670C4C9BB06F771A90054ED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2AD6A1D9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70BC665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334F705B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0A8889FA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321EC60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3775ED53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421E69CF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23CE102E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7C0105C4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09961D04" w14:textId="77777777" w:rsidR="004F3010" w:rsidRPr="00E60BA0" w:rsidRDefault="004F3010" w:rsidP="008A067C"/>
        </w:tc>
        <w:sdt>
          <w:sdtPr>
            <w:id w:val="-1525630693"/>
            <w:placeholder>
              <w:docPart w:val="627153A1E9C940DC8A692A3C71D92143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5EE3E0A4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672DEAA3" w14:textId="77777777" w:rsidR="004F3010" w:rsidRPr="00E60BA0" w:rsidRDefault="004F3010" w:rsidP="008A067C"/>
        </w:tc>
        <w:sdt>
          <w:sdtPr>
            <w:id w:val="-1337842346"/>
            <w:placeholder>
              <w:docPart w:val="B0A865DEC247416A8B5C004BBF73DC08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78F611B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028D2640" w14:textId="77777777" w:rsidR="004F3010" w:rsidRPr="00E60BA0" w:rsidRDefault="004F3010" w:rsidP="008A067C"/>
        </w:tc>
      </w:tr>
    </w:tbl>
    <w:p w14:paraId="4E4729F7" w14:textId="77777777" w:rsidR="004F3010" w:rsidRDefault="004F3010" w:rsidP="00AA0737">
      <w:pPr>
        <w:pStyle w:val="Textoindependiente"/>
        <w:sectPr w:rsidR="004F3010" w:rsidSect="004F3010">
          <w:headerReference w:type="default" r:id="rId20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77D93C3A" w14:textId="77777777" w:rsidTr="00E60BA0">
        <w:trPr>
          <w:trHeight w:val="2829"/>
          <w:jc w:val="center"/>
        </w:trPr>
        <w:sdt>
          <w:sdtPr>
            <w:id w:val="1173997020"/>
            <w:placeholder>
              <w:docPart w:val="B9A3947BCB33498CB73487EA9D82E89C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1B21B995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68688031" w14:textId="77777777" w:rsidTr="00AA0737">
        <w:trPr>
          <w:jc w:val="center"/>
        </w:trPr>
        <w:tc>
          <w:tcPr>
            <w:tcW w:w="12960" w:type="dxa"/>
            <w:gridSpan w:val="5"/>
          </w:tcPr>
          <w:p w14:paraId="63E878A0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4° Lugar En Español</w:t>
            </w:r>
            <w:r w:rsidRPr="00E60BA0">
              <w:t xml:space="preserve"> </w:t>
            </w:r>
          </w:p>
        </w:tc>
      </w:tr>
      <w:tr w:rsidR="004F3010" w:rsidRPr="00E60BA0" w14:paraId="16135B4A" w14:textId="77777777" w:rsidTr="00AA0737">
        <w:trPr>
          <w:jc w:val="center"/>
        </w:trPr>
        <w:sdt>
          <w:sdtPr>
            <w:id w:val="-497269210"/>
            <w:placeholder>
              <w:docPart w:val="91361CDB6D8445DC92953C6AC385804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0C0AD17D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0107F9FC" w14:textId="77777777" w:rsidTr="00AA0737">
        <w:trPr>
          <w:jc w:val="center"/>
        </w:trPr>
        <w:tc>
          <w:tcPr>
            <w:tcW w:w="12960" w:type="dxa"/>
            <w:gridSpan w:val="5"/>
          </w:tcPr>
          <w:p w14:paraId="7FA1E62B" w14:textId="77C848C0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Zury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Bermudez Ruiz</w:t>
            </w:r>
          </w:p>
        </w:tc>
      </w:tr>
      <w:tr w:rsidR="004F3010" w:rsidRPr="00E60BA0" w14:paraId="4721184C" w14:textId="77777777" w:rsidTr="00AA0737">
        <w:trPr>
          <w:trHeight w:val="1652"/>
          <w:jc w:val="center"/>
        </w:trPr>
        <w:sdt>
          <w:sdtPr>
            <w:id w:val="1997528869"/>
            <w:placeholder>
              <w:docPart w:val="5962268758684942A9AA9D0AC0E761D7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2A0DDD7D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70F6CCF0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2B2BBB90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5BADFCA4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CC20209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79D4E0AB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76BBF24F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234BBA03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13A0E4BD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47C75F2D" w14:textId="77777777" w:rsidR="004F3010" w:rsidRPr="00E60BA0" w:rsidRDefault="004F3010" w:rsidP="008A067C"/>
        </w:tc>
        <w:sdt>
          <w:sdtPr>
            <w:id w:val="36784397"/>
            <w:placeholder>
              <w:docPart w:val="218C8D58772342C59A4BE8DBA4AC2283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469B0F59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45A8A68B" w14:textId="77777777" w:rsidR="004F3010" w:rsidRPr="00E60BA0" w:rsidRDefault="004F3010" w:rsidP="008A067C"/>
        </w:tc>
        <w:sdt>
          <w:sdtPr>
            <w:id w:val="-724524977"/>
            <w:placeholder>
              <w:docPart w:val="013589DFFCCA4F659FFAD6CAE9B2BBF2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7209FAD5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03E8C381" w14:textId="77777777" w:rsidR="004F3010" w:rsidRPr="00E60BA0" w:rsidRDefault="004F3010" w:rsidP="008A067C"/>
        </w:tc>
      </w:tr>
    </w:tbl>
    <w:p w14:paraId="1E73D4F8" w14:textId="77777777" w:rsidR="004F3010" w:rsidRDefault="004F3010" w:rsidP="00AA0737">
      <w:pPr>
        <w:pStyle w:val="Textoindependiente"/>
        <w:sectPr w:rsidR="004F3010" w:rsidSect="004F3010">
          <w:headerReference w:type="default" r:id="rId21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7CF91EE5" w14:textId="77777777" w:rsidTr="00E60BA0">
        <w:trPr>
          <w:trHeight w:val="2829"/>
          <w:jc w:val="center"/>
        </w:trPr>
        <w:sdt>
          <w:sdtPr>
            <w:id w:val="-246115045"/>
            <w:placeholder>
              <w:docPart w:val="55C5E99A0E5D43848039D6DF31B43AD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5CBDEB4F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6E336DE2" w14:textId="77777777" w:rsidTr="00AA0737">
        <w:trPr>
          <w:jc w:val="center"/>
        </w:trPr>
        <w:tc>
          <w:tcPr>
            <w:tcW w:w="12960" w:type="dxa"/>
            <w:gridSpan w:val="5"/>
          </w:tcPr>
          <w:p w14:paraId="7C23384A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3° Lugar En Ciclismo</w:t>
            </w:r>
            <w:r w:rsidRPr="00E60BA0">
              <w:t xml:space="preserve"> </w:t>
            </w:r>
          </w:p>
        </w:tc>
      </w:tr>
      <w:tr w:rsidR="004F3010" w:rsidRPr="00E60BA0" w14:paraId="404044D8" w14:textId="77777777" w:rsidTr="00AA0737">
        <w:trPr>
          <w:jc w:val="center"/>
        </w:trPr>
        <w:sdt>
          <w:sdtPr>
            <w:id w:val="-1884617752"/>
            <w:placeholder>
              <w:docPart w:val="E4ACDAF3DB4F4A7F94FB16C2B528CB8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460B72CF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4F491DD9" w14:textId="77777777" w:rsidTr="00AA0737">
        <w:trPr>
          <w:jc w:val="center"/>
        </w:trPr>
        <w:tc>
          <w:tcPr>
            <w:tcW w:w="12960" w:type="dxa"/>
            <w:gridSpan w:val="5"/>
          </w:tcPr>
          <w:p w14:paraId="7C9DDD8B" w14:textId="599BED0D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Alexander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Alfaro Lopez</w:t>
            </w:r>
          </w:p>
        </w:tc>
      </w:tr>
      <w:tr w:rsidR="004F3010" w:rsidRPr="00E60BA0" w14:paraId="5536B264" w14:textId="77777777" w:rsidTr="00AA0737">
        <w:trPr>
          <w:trHeight w:val="1652"/>
          <w:jc w:val="center"/>
        </w:trPr>
        <w:sdt>
          <w:sdtPr>
            <w:id w:val="697887807"/>
            <w:placeholder>
              <w:docPart w:val="6B003E9AD50E4C4E838FD9E98377A6E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430AED84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1546B912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16799BD5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2E6691C7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2FF344E7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22A721F2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00CDF418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7819F284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3D00C29F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525BEC5B" w14:textId="77777777" w:rsidR="004F3010" w:rsidRPr="00E60BA0" w:rsidRDefault="004F3010" w:rsidP="008A067C"/>
        </w:tc>
        <w:sdt>
          <w:sdtPr>
            <w:id w:val="-1951931167"/>
            <w:placeholder>
              <w:docPart w:val="B9EC954DDCC84710B77EB72EAF5F7BB1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2B873ED2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7E81B702" w14:textId="77777777" w:rsidR="004F3010" w:rsidRPr="00E60BA0" w:rsidRDefault="004F3010" w:rsidP="008A067C"/>
        </w:tc>
        <w:sdt>
          <w:sdtPr>
            <w:id w:val="-67970956"/>
            <w:placeholder>
              <w:docPart w:val="04166F3C019546418E39AAA03E12F6B6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5156B4D2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0663C81D" w14:textId="77777777" w:rsidR="004F3010" w:rsidRPr="00E60BA0" w:rsidRDefault="004F3010" w:rsidP="008A067C"/>
        </w:tc>
      </w:tr>
    </w:tbl>
    <w:p w14:paraId="61372F8B" w14:textId="77777777" w:rsidR="004F3010" w:rsidRDefault="004F3010" w:rsidP="00AA0737">
      <w:pPr>
        <w:pStyle w:val="Textoindependiente"/>
        <w:sectPr w:rsidR="004F3010" w:rsidSect="004F3010">
          <w:headerReference w:type="default" r:id="rId22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196D2F33" w14:textId="77777777" w:rsidTr="00E60BA0">
        <w:trPr>
          <w:trHeight w:val="2829"/>
          <w:jc w:val="center"/>
        </w:trPr>
        <w:sdt>
          <w:sdtPr>
            <w:id w:val="-1599321831"/>
            <w:placeholder>
              <w:docPart w:val="8C6E7DE035394DDD9ED8D12C458E767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1D27C2E9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1E23C68A" w14:textId="77777777" w:rsidTr="00AA0737">
        <w:trPr>
          <w:jc w:val="center"/>
        </w:trPr>
        <w:tc>
          <w:tcPr>
            <w:tcW w:w="12960" w:type="dxa"/>
            <w:gridSpan w:val="5"/>
          </w:tcPr>
          <w:p w14:paraId="0CB8871B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Modelaje</w:t>
            </w:r>
            <w:r w:rsidRPr="00E60BA0">
              <w:t xml:space="preserve"> </w:t>
            </w:r>
          </w:p>
        </w:tc>
      </w:tr>
      <w:tr w:rsidR="004F3010" w:rsidRPr="00E60BA0" w14:paraId="3BFC96A8" w14:textId="77777777" w:rsidTr="00AA0737">
        <w:trPr>
          <w:jc w:val="center"/>
        </w:trPr>
        <w:sdt>
          <w:sdtPr>
            <w:id w:val="-1872762526"/>
            <w:placeholder>
              <w:docPart w:val="CCDA734677224E73938009470798B71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5D846AA8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1C25C2D9" w14:textId="77777777" w:rsidTr="00AA0737">
        <w:trPr>
          <w:jc w:val="center"/>
        </w:trPr>
        <w:tc>
          <w:tcPr>
            <w:tcW w:w="12960" w:type="dxa"/>
            <w:gridSpan w:val="5"/>
          </w:tcPr>
          <w:p w14:paraId="642C8CE3" w14:textId="4DE1FCF0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Fernanda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Chie Hernandez</w:t>
            </w:r>
          </w:p>
        </w:tc>
      </w:tr>
      <w:tr w:rsidR="004F3010" w:rsidRPr="00E60BA0" w14:paraId="0ABC8651" w14:textId="77777777" w:rsidTr="00AA0737">
        <w:trPr>
          <w:trHeight w:val="1652"/>
          <w:jc w:val="center"/>
        </w:trPr>
        <w:sdt>
          <w:sdtPr>
            <w:id w:val="-952402214"/>
            <w:placeholder>
              <w:docPart w:val="A69CAD58AA7E459E9B622E9E224A5E7A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6FB0C543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6B8C91A6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2EF74E6D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7D799263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BF1CC50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4637E5B7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69747059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3307027D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02FFEDB1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60887D58" w14:textId="77777777" w:rsidR="004F3010" w:rsidRPr="00E60BA0" w:rsidRDefault="004F3010" w:rsidP="008A067C"/>
        </w:tc>
        <w:sdt>
          <w:sdtPr>
            <w:id w:val="-551535765"/>
            <w:placeholder>
              <w:docPart w:val="862DE5616FB44704AD437737244D2D19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F3D7953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2464559F" w14:textId="77777777" w:rsidR="004F3010" w:rsidRPr="00E60BA0" w:rsidRDefault="004F3010" w:rsidP="008A067C"/>
        </w:tc>
        <w:sdt>
          <w:sdtPr>
            <w:id w:val="-674728140"/>
            <w:placeholder>
              <w:docPart w:val="34698B3953F5410E95A56BBD3DBFD012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383580F7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77A15327" w14:textId="77777777" w:rsidR="004F3010" w:rsidRPr="00E60BA0" w:rsidRDefault="004F3010" w:rsidP="008A067C"/>
        </w:tc>
      </w:tr>
    </w:tbl>
    <w:p w14:paraId="2F4E4FC8" w14:textId="77777777" w:rsidR="004F3010" w:rsidRDefault="004F3010" w:rsidP="00AA0737">
      <w:pPr>
        <w:pStyle w:val="Textoindependiente"/>
        <w:sectPr w:rsidR="004F3010" w:rsidSect="004F3010">
          <w:headerReference w:type="default" r:id="rId23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37E9017F" w14:textId="77777777" w:rsidTr="00E60BA0">
        <w:trPr>
          <w:trHeight w:val="2829"/>
          <w:jc w:val="center"/>
        </w:trPr>
        <w:sdt>
          <w:sdtPr>
            <w:id w:val="-294529405"/>
            <w:placeholder>
              <w:docPart w:val="3C544BBDAEA84C0D9D29096B5A20078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6A577323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5C4349D6" w14:textId="77777777" w:rsidTr="00AA0737">
        <w:trPr>
          <w:jc w:val="center"/>
        </w:trPr>
        <w:tc>
          <w:tcPr>
            <w:tcW w:w="12960" w:type="dxa"/>
            <w:gridSpan w:val="5"/>
          </w:tcPr>
          <w:p w14:paraId="00EB41AD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3° Lugar En Ventas</w:t>
            </w:r>
            <w:r w:rsidRPr="00E60BA0">
              <w:t xml:space="preserve"> </w:t>
            </w:r>
          </w:p>
        </w:tc>
      </w:tr>
      <w:tr w:rsidR="004F3010" w:rsidRPr="00E60BA0" w14:paraId="3AC2193F" w14:textId="77777777" w:rsidTr="00AA0737">
        <w:trPr>
          <w:jc w:val="center"/>
        </w:trPr>
        <w:sdt>
          <w:sdtPr>
            <w:id w:val="-848789960"/>
            <w:placeholder>
              <w:docPart w:val="F6FD7E8085CB444E89030D48DBF4F70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1C74753B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57C78C5A" w14:textId="77777777" w:rsidTr="00AA0737">
        <w:trPr>
          <w:jc w:val="center"/>
        </w:trPr>
        <w:tc>
          <w:tcPr>
            <w:tcW w:w="12960" w:type="dxa"/>
            <w:gridSpan w:val="5"/>
          </w:tcPr>
          <w:p w14:paraId="434F644C" w14:textId="71B16EA2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Keyla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Paz Gonzales</w:t>
            </w:r>
          </w:p>
        </w:tc>
      </w:tr>
      <w:tr w:rsidR="004F3010" w:rsidRPr="00E60BA0" w14:paraId="5C389D0F" w14:textId="77777777" w:rsidTr="00AA0737">
        <w:trPr>
          <w:trHeight w:val="1652"/>
          <w:jc w:val="center"/>
        </w:trPr>
        <w:sdt>
          <w:sdtPr>
            <w:id w:val="2117169109"/>
            <w:placeholder>
              <w:docPart w:val="44F204B1E4134FF4840F67A4EA71D177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1D60433F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1100869B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24626CBF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02EE1D7F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03EE4AD6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67B9A1F9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5787C110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0E0657C9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6C252232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6EF2B419" w14:textId="77777777" w:rsidR="004F3010" w:rsidRPr="00E60BA0" w:rsidRDefault="004F3010" w:rsidP="008A067C"/>
        </w:tc>
        <w:sdt>
          <w:sdtPr>
            <w:id w:val="-1848620617"/>
            <w:placeholder>
              <w:docPart w:val="2A60618BB14843ECA95FF98D5B815905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FF425AE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04567522" w14:textId="77777777" w:rsidR="004F3010" w:rsidRPr="00E60BA0" w:rsidRDefault="004F3010" w:rsidP="008A067C"/>
        </w:tc>
        <w:sdt>
          <w:sdtPr>
            <w:id w:val="1191879874"/>
            <w:placeholder>
              <w:docPart w:val="42E9BB48A601436194D4737DCEAF2FCE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03D842A4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1A814447" w14:textId="77777777" w:rsidR="004F3010" w:rsidRPr="00E60BA0" w:rsidRDefault="004F3010" w:rsidP="008A067C"/>
        </w:tc>
      </w:tr>
    </w:tbl>
    <w:p w14:paraId="679DC02A" w14:textId="77777777" w:rsidR="004F3010" w:rsidRDefault="004F3010" w:rsidP="00AA0737">
      <w:pPr>
        <w:pStyle w:val="Textoindependiente"/>
        <w:sectPr w:rsidR="004F3010" w:rsidSect="004F3010">
          <w:headerReference w:type="default" r:id="rId24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5ACB39FE" w14:textId="77777777" w:rsidTr="00E60BA0">
        <w:trPr>
          <w:trHeight w:val="2829"/>
          <w:jc w:val="center"/>
        </w:trPr>
        <w:sdt>
          <w:sdtPr>
            <w:id w:val="418606275"/>
            <w:placeholder>
              <w:docPart w:val="99363D7F700C43CA81C51F3A8FEB1502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29E1E998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68100941" w14:textId="77777777" w:rsidTr="00AA0737">
        <w:trPr>
          <w:jc w:val="center"/>
        </w:trPr>
        <w:tc>
          <w:tcPr>
            <w:tcW w:w="12960" w:type="dxa"/>
            <w:gridSpan w:val="5"/>
          </w:tcPr>
          <w:p w14:paraId="417CB3F1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Como Docente</w:t>
            </w:r>
            <w:r w:rsidRPr="00E60BA0">
              <w:t xml:space="preserve"> </w:t>
            </w:r>
          </w:p>
        </w:tc>
      </w:tr>
      <w:tr w:rsidR="004F3010" w:rsidRPr="00E60BA0" w14:paraId="0FB1178A" w14:textId="77777777" w:rsidTr="00AA0737">
        <w:trPr>
          <w:jc w:val="center"/>
        </w:trPr>
        <w:sdt>
          <w:sdtPr>
            <w:id w:val="-668875650"/>
            <w:placeholder>
              <w:docPart w:val="D1530B5E1B854F1FBBE8F85F3E3C093A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4A3FE13F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245736D8" w14:textId="77777777" w:rsidTr="00AA0737">
        <w:trPr>
          <w:jc w:val="center"/>
        </w:trPr>
        <w:tc>
          <w:tcPr>
            <w:tcW w:w="12960" w:type="dxa"/>
            <w:gridSpan w:val="5"/>
          </w:tcPr>
          <w:p w14:paraId="17E0C0F5" w14:textId="3EEE28D3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Alberto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Alvarado Ibarra</w:t>
            </w:r>
          </w:p>
        </w:tc>
      </w:tr>
      <w:tr w:rsidR="004F3010" w:rsidRPr="00E60BA0" w14:paraId="0CA1D976" w14:textId="77777777" w:rsidTr="00AA0737">
        <w:trPr>
          <w:trHeight w:val="1652"/>
          <w:jc w:val="center"/>
        </w:trPr>
        <w:sdt>
          <w:sdtPr>
            <w:id w:val="-2041127866"/>
            <w:placeholder>
              <w:docPart w:val="D58FDF754FD94EBCA612738A1F66CFFB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40DFCD04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64C8F668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D1DC50C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38204A00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49C3BC70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7520F7BD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0CCD12D0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3257607F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268ADFFF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5A1D4030" w14:textId="77777777" w:rsidR="004F3010" w:rsidRPr="00E60BA0" w:rsidRDefault="004F3010" w:rsidP="008A067C"/>
        </w:tc>
        <w:sdt>
          <w:sdtPr>
            <w:id w:val="-628630958"/>
            <w:placeholder>
              <w:docPart w:val="248E11F11048464BB466736A0602B511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2F3461AE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07942DCD" w14:textId="77777777" w:rsidR="004F3010" w:rsidRPr="00E60BA0" w:rsidRDefault="004F3010" w:rsidP="008A067C"/>
        </w:tc>
        <w:sdt>
          <w:sdtPr>
            <w:id w:val="-643420500"/>
            <w:placeholder>
              <w:docPart w:val="ED8D7DBC4FDD436394FA556CD237EF9F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5AADBFED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56A8D89D" w14:textId="77777777" w:rsidR="004F3010" w:rsidRPr="00E60BA0" w:rsidRDefault="004F3010" w:rsidP="008A067C"/>
        </w:tc>
      </w:tr>
    </w:tbl>
    <w:p w14:paraId="38BFEEC3" w14:textId="77777777" w:rsidR="004F3010" w:rsidRDefault="004F3010" w:rsidP="00AA0737">
      <w:pPr>
        <w:pStyle w:val="Textoindependiente"/>
        <w:sectPr w:rsidR="004F3010" w:rsidSect="004F3010">
          <w:headerReference w:type="default" r:id="rId25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0A443B3E" w14:textId="77777777" w:rsidTr="00E60BA0">
        <w:trPr>
          <w:trHeight w:val="2829"/>
          <w:jc w:val="center"/>
        </w:trPr>
        <w:sdt>
          <w:sdtPr>
            <w:id w:val="-814494740"/>
            <w:placeholder>
              <w:docPart w:val="2839D25729004011B6C4F00807EDB30D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3637805D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295E107E" w14:textId="77777777" w:rsidTr="00AA0737">
        <w:trPr>
          <w:jc w:val="center"/>
        </w:trPr>
        <w:tc>
          <w:tcPr>
            <w:tcW w:w="12960" w:type="dxa"/>
            <w:gridSpan w:val="5"/>
          </w:tcPr>
          <w:p w14:paraId="76A169A0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En Carreras</w:t>
            </w:r>
            <w:r w:rsidRPr="00E60BA0">
              <w:t xml:space="preserve"> </w:t>
            </w:r>
          </w:p>
        </w:tc>
      </w:tr>
      <w:tr w:rsidR="004F3010" w:rsidRPr="00E60BA0" w14:paraId="0715235A" w14:textId="77777777" w:rsidTr="00AA0737">
        <w:trPr>
          <w:jc w:val="center"/>
        </w:trPr>
        <w:sdt>
          <w:sdtPr>
            <w:id w:val="1911342935"/>
            <w:placeholder>
              <w:docPart w:val="38900445EBA74B1290533506F3CB30A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18AB84DF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1C2C6B6C" w14:textId="77777777" w:rsidTr="00AA0737">
        <w:trPr>
          <w:jc w:val="center"/>
        </w:trPr>
        <w:tc>
          <w:tcPr>
            <w:tcW w:w="12960" w:type="dxa"/>
            <w:gridSpan w:val="5"/>
          </w:tcPr>
          <w:p w14:paraId="50F9D9FC" w14:textId="51A0F6C0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Elaine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Barrera Lopez</w:t>
            </w:r>
          </w:p>
        </w:tc>
      </w:tr>
      <w:tr w:rsidR="004F3010" w:rsidRPr="00E60BA0" w14:paraId="5548ACAD" w14:textId="77777777" w:rsidTr="00AA0737">
        <w:trPr>
          <w:trHeight w:val="1652"/>
          <w:jc w:val="center"/>
        </w:trPr>
        <w:sdt>
          <w:sdtPr>
            <w:id w:val="1898620362"/>
            <w:placeholder>
              <w:docPart w:val="E802CDB86929486CB5A9A3F6C516DD86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6F21BDA9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7C75FBC5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4CAF1B5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60154947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2BA9203B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12463F71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2BFC9AE2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14CE98DC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0CDF7AB6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08A79907" w14:textId="77777777" w:rsidR="004F3010" w:rsidRPr="00E60BA0" w:rsidRDefault="004F3010" w:rsidP="008A067C"/>
        </w:tc>
        <w:sdt>
          <w:sdtPr>
            <w:id w:val="-1446687068"/>
            <w:placeholder>
              <w:docPart w:val="B667AB0DB652456DBC5875C3A8A71F29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20A66714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2ACD3353" w14:textId="77777777" w:rsidR="004F3010" w:rsidRPr="00E60BA0" w:rsidRDefault="004F3010" w:rsidP="008A067C"/>
        </w:tc>
        <w:sdt>
          <w:sdtPr>
            <w:id w:val="864105056"/>
            <w:placeholder>
              <w:docPart w:val="65A688EE42134E859B09F6846BE07C05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1D36AE74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55CF4D90" w14:textId="77777777" w:rsidR="004F3010" w:rsidRPr="00E60BA0" w:rsidRDefault="004F3010" w:rsidP="008A067C"/>
        </w:tc>
      </w:tr>
    </w:tbl>
    <w:p w14:paraId="74735315" w14:textId="77777777" w:rsidR="004F3010" w:rsidRDefault="004F3010" w:rsidP="00AA0737">
      <w:pPr>
        <w:pStyle w:val="Textoindependiente"/>
        <w:sectPr w:rsidR="004F3010" w:rsidSect="004F3010">
          <w:headerReference w:type="default" r:id="rId26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55137C6F" w14:textId="77777777" w:rsidTr="00E60BA0">
        <w:trPr>
          <w:trHeight w:val="2829"/>
          <w:jc w:val="center"/>
        </w:trPr>
        <w:sdt>
          <w:sdtPr>
            <w:id w:val="-641271630"/>
            <w:placeholder>
              <w:docPart w:val="1865422F7FDF42B2BC078AAB666ABF56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07474AF6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0840227A" w14:textId="77777777" w:rsidTr="00AA0737">
        <w:trPr>
          <w:jc w:val="center"/>
        </w:trPr>
        <w:tc>
          <w:tcPr>
            <w:tcW w:w="12960" w:type="dxa"/>
            <w:gridSpan w:val="5"/>
          </w:tcPr>
          <w:p w14:paraId="67998996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En Soporte</w:t>
            </w:r>
            <w:r w:rsidRPr="00E60BA0">
              <w:t xml:space="preserve"> </w:t>
            </w:r>
          </w:p>
        </w:tc>
      </w:tr>
      <w:tr w:rsidR="004F3010" w:rsidRPr="00E60BA0" w14:paraId="3FD5A846" w14:textId="77777777" w:rsidTr="00AA0737">
        <w:trPr>
          <w:jc w:val="center"/>
        </w:trPr>
        <w:sdt>
          <w:sdtPr>
            <w:id w:val="892778881"/>
            <w:placeholder>
              <w:docPart w:val="01B8995764DA4925B26190EF6CED34EB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1F7753C6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1CA0D31D" w14:textId="77777777" w:rsidTr="00AA0737">
        <w:trPr>
          <w:jc w:val="center"/>
        </w:trPr>
        <w:tc>
          <w:tcPr>
            <w:tcW w:w="12960" w:type="dxa"/>
            <w:gridSpan w:val="5"/>
          </w:tcPr>
          <w:p w14:paraId="02A55B00" w14:textId="27270442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Ryan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Gordillo Trejo</w:t>
            </w:r>
          </w:p>
        </w:tc>
      </w:tr>
      <w:tr w:rsidR="004F3010" w:rsidRPr="00E60BA0" w14:paraId="5F6E5D4B" w14:textId="77777777" w:rsidTr="00AA0737">
        <w:trPr>
          <w:trHeight w:val="1652"/>
          <w:jc w:val="center"/>
        </w:trPr>
        <w:sdt>
          <w:sdtPr>
            <w:id w:val="-135183461"/>
            <w:placeholder>
              <w:docPart w:val="6D963B5C2AEB4443A3AE4331565644DD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60CFB748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1BB73B65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193B6B2F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27FDEAA7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531FCB6E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05CC0EBC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005DF8A0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3017B9B0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46D6902C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178BAE90" w14:textId="77777777" w:rsidR="004F3010" w:rsidRPr="00E60BA0" w:rsidRDefault="004F3010" w:rsidP="008A067C"/>
        </w:tc>
        <w:sdt>
          <w:sdtPr>
            <w:id w:val="-254202162"/>
            <w:placeholder>
              <w:docPart w:val="E28F5E2FD1E940B39757F6C958B71343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4B47E89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7B673EC2" w14:textId="77777777" w:rsidR="004F3010" w:rsidRPr="00E60BA0" w:rsidRDefault="004F3010" w:rsidP="008A067C"/>
        </w:tc>
        <w:sdt>
          <w:sdtPr>
            <w:id w:val="-366595343"/>
            <w:placeholder>
              <w:docPart w:val="A853CD89C5614C4C9739D55DC8C5B524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42DF9562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1672A2A7" w14:textId="77777777" w:rsidR="004F3010" w:rsidRPr="00E60BA0" w:rsidRDefault="004F3010" w:rsidP="008A067C"/>
        </w:tc>
      </w:tr>
    </w:tbl>
    <w:p w14:paraId="3065C7F8" w14:textId="77777777" w:rsidR="004F3010" w:rsidRDefault="004F3010" w:rsidP="00AA0737">
      <w:pPr>
        <w:pStyle w:val="Textoindependiente"/>
        <w:sectPr w:rsidR="004F3010" w:rsidSect="004F3010">
          <w:headerReference w:type="default" r:id="rId27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03CD6D95" w14:textId="77777777" w:rsidTr="00E60BA0">
        <w:trPr>
          <w:trHeight w:val="2829"/>
          <w:jc w:val="center"/>
        </w:trPr>
        <w:sdt>
          <w:sdtPr>
            <w:id w:val="888613838"/>
            <w:placeholder>
              <w:docPart w:val="9AEC43C2915745598742491BB5B63937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4BB542B8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1FC86D38" w14:textId="77777777" w:rsidTr="00AA0737">
        <w:trPr>
          <w:jc w:val="center"/>
        </w:trPr>
        <w:tc>
          <w:tcPr>
            <w:tcW w:w="12960" w:type="dxa"/>
            <w:gridSpan w:val="5"/>
          </w:tcPr>
          <w:p w14:paraId="7AF18D58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cirugias</w:t>
            </w:r>
            <w:r w:rsidRPr="00E60BA0">
              <w:t xml:space="preserve"> </w:t>
            </w:r>
          </w:p>
        </w:tc>
      </w:tr>
      <w:tr w:rsidR="004F3010" w:rsidRPr="00E60BA0" w14:paraId="5685D263" w14:textId="77777777" w:rsidTr="00AA0737">
        <w:trPr>
          <w:jc w:val="center"/>
        </w:trPr>
        <w:sdt>
          <w:sdtPr>
            <w:id w:val="-1047071989"/>
            <w:placeholder>
              <w:docPart w:val="0B9F8C1ACF0C4868876C7768A2E6539B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6712C7BF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79FC9DBF" w14:textId="77777777" w:rsidTr="00AA0737">
        <w:trPr>
          <w:jc w:val="center"/>
        </w:trPr>
        <w:tc>
          <w:tcPr>
            <w:tcW w:w="12960" w:type="dxa"/>
            <w:gridSpan w:val="5"/>
          </w:tcPr>
          <w:p w14:paraId="66E4FE4C" w14:textId="1EDB3005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Janette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Dominguez Laugier</w:t>
            </w:r>
          </w:p>
        </w:tc>
      </w:tr>
      <w:tr w:rsidR="004F3010" w:rsidRPr="00E60BA0" w14:paraId="403B7BF7" w14:textId="77777777" w:rsidTr="00AA0737">
        <w:trPr>
          <w:trHeight w:val="1652"/>
          <w:jc w:val="center"/>
        </w:trPr>
        <w:sdt>
          <w:sdtPr>
            <w:id w:val="1498303370"/>
            <w:placeholder>
              <w:docPart w:val="B1AEEAA3EE4F4A43AE0986E3DD6AE72C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6B3C970E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E7BD8DE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0B9476D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450F78DD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7D9C90B8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7A68EC42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263CA547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7F9D4DA9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2CBB7883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6EF60453" w14:textId="77777777" w:rsidR="004F3010" w:rsidRPr="00E60BA0" w:rsidRDefault="004F3010" w:rsidP="008A067C"/>
        </w:tc>
        <w:sdt>
          <w:sdtPr>
            <w:id w:val="1147710762"/>
            <w:placeholder>
              <w:docPart w:val="2C5486EACBE5457B850FAA394F5A9A52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F10DB49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74B97887" w14:textId="77777777" w:rsidR="004F3010" w:rsidRPr="00E60BA0" w:rsidRDefault="004F3010" w:rsidP="008A067C"/>
        </w:tc>
        <w:sdt>
          <w:sdtPr>
            <w:id w:val="-1951236292"/>
            <w:placeholder>
              <w:docPart w:val="B68A22D36DA943EC8AF192CB0FD79541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0A51BA5F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7C679491" w14:textId="77777777" w:rsidR="004F3010" w:rsidRPr="00E60BA0" w:rsidRDefault="004F3010" w:rsidP="008A067C"/>
        </w:tc>
      </w:tr>
    </w:tbl>
    <w:p w14:paraId="2F0AFA8E" w14:textId="77777777" w:rsidR="004F3010" w:rsidRDefault="004F3010" w:rsidP="00AA0737">
      <w:pPr>
        <w:pStyle w:val="Textoindependiente"/>
        <w:sectPr w:rsidR="004F3010" w:rsidSect="004F3010">
          <w:headerReference w:type="default" r:id="rId28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149FB08B" w14:textId="77777777" w:rsidTr="00E60BA0">
        <w:trPr>
          <w:trHeight w:val="2829"/>
          <w:jc w:val="center"/>
        </w:trPr>
        <w:sdt>
          <w:sdtPr>
            <w:id w:val="-1078214566"/>
            <w:placeholder>
              <w:docPart w:val="A9D5EB3C989B45BA8A7560BB8A0BDA43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533ADF91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59591EFF" w14:textId="77777777" w:rsidTr="00AA0737">
        <w:trPr>
          <w:jc w:val="center"/>
        </w:trPr>
        <w:tc>
          <w:tcPr>
            <w:tcW w:w="12960" w:type="dxa"/>
            <w:gridSpan w:val="5"/>
          </w:tcPr>
          <w:p w14:paraId="4D44896E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3° Lugar En Patinaje</w:t>
            </w:r>
            <w:r w:rsidRPr="00E60BA0">
              <w:t xml:space="preserve"> </w:t>
            </w:r>
          </w:p>
        </w:tc>
      </w:tr>
      <w:tr w:rsidR="004F3010" w:rsidRPr="00E60BA0" w14:paraId="64EE1AB5" w14:textId="77777777" w:rsidTr="00AA0737">
        <w:trPr>
          <w:jc w:val="center"/>
        </w:trPr>
        <w:sdt>
          <w:sdtPr>
            <w:id w:val="-1812777426"/>
            <w:placeholder>
              <w:docPart w:val="D678DB9846BC486B845443CE1F7689D6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4B06F4E7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572AC7B9" w14:textId="77777777" w:rsidTr="00AA0737">
        <w:trPr>
          <w:jc w:val="center"/>
        </w:trPr>
        <w:tc>
          <w:tcPr>
            <w:tcW w:w="12960" w:type="dxa"/>
            <w:gridSpan w:val="5"/>
          </w:tcPr>
          <w:p w14:paraId="1D8374F6" w14:textId="59CDF3B3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Karla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Guillen Leyva</w:t>
            </w:r>
          </w:p>
        </w:tc>
      </w:tr>
      <w:tr w:rsidR="004F3010" w:rsidRPr="00E60BA0" w14:paraId="547276EA" w14:textId="77777777" w:rsidTr="00AA0737">
        <w:trPr>
          <w:trHeight w:val="1652"/>
          <w:jc w:val="center"/>
        </w:trPr>
        <w:sdt>
          <w:sdtPr>
            <w:id w:val="-970509089"/>
            <w:placeholder>
              <w:docPart w:val="63682E73FD3A4B4B80233BFDC8583F92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1F3CF38E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0583EEB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4BE61AAF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4648DC08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742DEBC8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20BB3F6F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4A7D4ED4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4445FC1F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7BAD5DE9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559A9B37" w14:textId="77777777" w:rsidR="004F3010" w:rsidRPr="00E60BA0" w:rsidRDefault="004F3010" w:rsidP="008A067C"/>
        </w:tc>
        <w:sdt>
          <w:sdtPr>
            <w:id w:val="-1640101368"/>
            <w:placeholder>
              <w:docPart w:val="731BC2F533B7430D8656BF9CB06F2F6F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27417F8C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16C6ED49" w14:textId="77777777" w:rsidR="004F3010" w:rsidRPr="00E60BA0" w:rsidRDefault="004F3010" w:rsidP="008A067C"/>
        </w:tc>
        <w:sdt>
          <w:sdtPr>
            <w:id w:val="220029657"/>
            <w:placeholder>
              <w:docPart w:val="B8089ED87C7847A6BEEACF78254BAC7E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889D1AC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0A3DB09E" w14:textId="77777777" w:rsidR="004F3010" w:rsidRPr="00E60BA0" w:rsidRDefault="004F3010" w:rsidP="008A067C"/>
        </w:tc>
      </w:tr>
    </w:tbl>
    <w:p w14:paraId="44F89C8B" w14:textId="77777777" w:rsidR="004F3010" w:rsidRDefault="004F3010" w:rsidP="00AA0737">
      <w:pPr>
        <w:pStyle w:val="Textoindependiente"/>
        <w:sectPr w:rsidR="004F3010" w:rsidSect="004F3010">
          <w:headerReference w:type="default" r:id="rId29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0E3D5343" w14:textId="77777777" w:rsidTr="00E60BA0">
        <w:trPr>
          <w:trHeight w:val="2829"/>
          <w:jc w:val="center"/>
        </w:trPr>
        <w:sdt>
          <w:sdtPr>
            <w:id w:val="1789475775"/>
            <w:placeholder>
              <w:docPart w:val="0523E4654A8B4F91BE222EFBA3483AA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109A65BA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31F5CE1A" w14:textId="77777777" w:rsidTr="00AA0737">
        <w:trPr>
          <w:jc w:val="center"/>
        </w:trPr>
        <w:tc>
          <w:tcPr>
            <w:tcW w:w="12960" w:type="dxa"/>
            <w:gridSpan w:val="5"/>
          </w:tcPr>
          <w:p w14:paraId="61AFD7C7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Futbol</w:t>
            </w:r>
            <w:r w:rsidRPr="00E60BA0">
              <w:t xml:space="preserve"> </w:t>
            </w:r>
          </w:p>
        </w:tc>
      </w:tr>
      <w:tr w:rsidR="004F3010" w:rsidRPr="00E60BA0" w14:paraId="4FC47866" w14:textId="77777777" w:rsidTr="00AA0737">
        <w:trPr>
          <w:jc w:val="center"/>
        </w:trPr>
        <w:sdt>
          <w:sdtPr>
            <w:id w:val="1418366708"/>
            <w:placeholder>
              <w:docPart w:val="BA577F5EC37D455A8342849D82117D2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3DF088FF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5AC8CCC5" w14:textId="77777777" w:rsidTr="00AA0737">
        <w:trPr>
          <w:jc w:val="center"/>
        </w:trPr>
        <w:tc>
          <w:tcPr>
            <w:tcW w:w="12960" w:type="dxa"/>
            <w:gridSpan w:val="5"/>
          </w:tcPr>
          <w:p w14:paraId="3F4BD21F" w14:textId="4D0B0998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Gaspar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Servio Odonel</w:t>
            </w:r>
          </w:p>
        </w:tc>
      </w:tr>
      <w:tr w:rsidR="004F3010" w:rsidRPr="00E60BA0" w14:paraId="133ED30C" w14:textId="77777777" w:rsidTr="00AA0737">
        <w:trPr>
          <w:trHeight w:val="1652"/>
          <w:jc w:val="center"/>
        </w:trPr>
        <w:sdt>
          <w:sdtPr>
            <w:id w:val="1954285019"/>
            <w:placeholder>
              <w:docPart w:val="B4EFC3A99F7B4C36BE1D13056FD4B11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646495C7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1D2E8EF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5305885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6C332C01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022C1F7F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71C10BCC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15EE87F3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7AE242FA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21FF7F54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3AC0CF24" w14:textId="77777777" w:rsidR="004F3010" w:rsidRPr="00E60BA0" w:rsidRDefault="004F3010" w:rsidP="008A067C"/>
        </w:tc>
        <w:sdt>
          <w:sdtPr>
            <w:id w:val="-431825435"/>
            <w:placeholder>
              <w:docPart w:val="9AC80CD557D5440CAAC36F59A881AD53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11D77657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11E3AE6A" w14:textId="77777777" w:rsidR="004F3010" w:rsidRPr="00E60BA0" w:rsidRDefault="004F3010" w:rsidP="008A067C"/>
        </w:tc>
        <w:sdt>
          <w:sdtPr>
            <w:id w:val="399647314"/>
            <w:placeholder>
              <w:docPart w:val="D320A28651674727B347E9B08D89B130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6A6E4EF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2BA98928" w14:textId="77777777" w:rsidR="004F3010" w:rsidRPr="00E60BA0" w:rsidRDefault="004F3010" w:rsidP="008A067C"/>
        </w:tc>
      </w:tr>
    </w:tbl>
    <w:p w14:paraId="61C46B0B" w14:textId="77777777" w:rsidR="004F3010" w:rsidRDefault="004F3010" w:rsidP="00AA0737">
      <w:pPr>
        <w:pStyle w:val="Textoindependiente"/>
        <w:sectPr w:rsidR="004F3010" w:rsidSect="004F3010">
          <w:headerReference w:type="default" r:id="rId30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31E0E526" w14:textId="77777777" w:rsidTr="00E60BA0">
        <w:trPr>
          <w:trHeight w:val="2829"/>
          <w:jc w:val="center"/>
        </w:trPr>
        <w:sdt>
          <w:sdtPr>
            <w:id w:val="-1700769530"/>
            <w:placeholder>
              <w:docPart w:val="98193834B45D4AFBAD1C1501BA9D1396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474B614F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3BF59C79" w14:textId="77777777" w:rsidTr="00AA0737">
        <w:trPr>
          <w:jc w:val="center"/>
        </w:trPr>
        <w:tc>
          <w:tcPr>
            <w:tcW w:w="12960" w:type="dxa"/>
            <w:gridSpan w:val="5"/>
          </w:tcPr>
          <w:p w14:paraId="1BC3A74B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En Pintura</w:t>
            </w:r>
            <w:r w:rsidRPr="00E60BA0">
              <w:t xml:space="preserve"> </w:t>
            </w:r>
          </w:p>
        </w:tc>
      </w:tr>
      <w:tr w:rsidR="004F3010" w:rsidRPr="00E60BA0" w14:paraId="586A8908" w14:textId="77777777" w:rsidTr="00AA0737">
        <w:trPr>
          <w:jc w:val="center"/>
        </w:trPr>
        <w:sdt>
          <w:sdtPr>
            <w:id w:val="-1334525110"/>
            <w:placeholder>
              <w:docPart w:val="CEC331D49801474BB1BC85C572EC6F23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58809896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5368496C" w14:textId="77777777" w:rsidTr="00AA0737">
        <w:trPr>
          <w:jc w:val="center"/>
        </w:trPr>
        <w:tc>
          <w:tcPr>
            <w:tcW w:w="12960" w:type="dxa"/>
            <w:gridSpan w:val="5"/>
          </w:tcPr>
          <w:p w14:paraId="0A17F03F" w14:textId="3B7BF7D1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Gaston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Alvarez Gabelini</w:t>
            </w:r>
          </w:p>
        </w:tc>
      </w:tr>
      <w:tr w:rsidR="004F3010" w:rsidRPr="00E60BA0" w14:paraId="7C40CBCF" w14:textId="77777777" w:rsidTr="00AA0737">
        <w:trPr>
          <w:trHeight w:val="1652"/>
          <w:jc w:val="center"/>
        </w:trPr>
        <w:sdt>
          <w:sdtPr>
            <w:id w:val="1271750405"/>
            <w:placeholder>
              <w:docPart w:val="F231D756F621424C9F6D9237427AC3C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62D59856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37420EDB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082BF80C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5CD7C5C0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5CCA32D6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540D1EA6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165D9728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1F7C8CA2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3DCF7440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19D7ABFE" w14:textId="77777777" w:rsidR="004F3010" w:rsidRPr="00E60BA0" w:rsidRDefault="004F3010" w:rsidP="008A067C"/>
        </w:tc>
        <w:sdt>
          <w:sdtPr>
            <w:id w:val="-1506360428"/>
            <w:placeholder>
              <w:docPart w:val="0FCC3ABA1FBA4CD796D09BE1ECFAB5A9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01EDFBA1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21DB067D" w14:textId="77777777" w:rsidR="004F3010" w:rsidRPr="00E60BA0" w:rsidRDefault="004F3010" w:rsidP="008A067C"/>
        </w:tc>
        <w:sdt>
          <w:sdtPr>
            <w:id w:val="1802804472"/>
            <w:placeholder>
              <w:docPart w:val="07E86AA6751042D78BD5DB67E8262302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A94A953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6430C3AB" w14:textId="77777777" w:rsidR="004F3010" w:rsidRPr="00E60BA0" w:rsidRDefault="004F3010" w:rsidP="008A067C"/>
        </w:tc>
      </w:tr>
    </w:tbl>
    <w:p w14:paraId="5AABA220" w14:textId="77777777" w:rsidR="004F3010" w:rsidRDefault="004F3010" w:rsidP="00AA0737">
      <w:pPr>
        <w:pStyle w:val="Textoindependiente"/>
        <w:sectPr w:rsidR="004F3010" w:rsidSect="004F3010">
          <w:headerReference w:type="default" r:id="rId31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56A38FE8" w14:textId="77777777" w:rsidTr="00E60BA0">
        <w:trPr>
          <w:trHeight w:val="2829"/>
          <w:jc w:val="center"/>
        </w:trPr>
        <w:sdt>
          <w:sdtPr>
            <w:id w:val="-1080519955"/>
            <w:placeholder>
              <w:docPart w:val="4C84C8BDE3294A7496557A5DB5EFF15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05778E87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0717A9AF" w14:textId="77777777" w:rsidTr="00AA0737">
        <w:trPr>
          <w:jc w:val="center"/>
        </w:trPr>
        <w:tc>
          <w:tcPr>
            <w:tcW w:w="12960" w:type="dxa"/>
            <w:gridSpan w:val="5"/>
          </w:tcPr>
          <w:p w14:paraId="5BD4A054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En Administracion</w:t>
            </w:r>
            <w:r w:rsidRPr="00E60BA0">
              <w:t xml:space="preserve"> </w:t>
            </w:r>
          </w:p>
        </w:tc>
      </w:tr>
      <w:tr w:rsidR="004F3010" w:rsidRPr="00E60BA0" w14:paraId="60C4E25E" w14:textId="77777777" w:rsidTr="00AA0737">
        <w:trPr>
          <w:jc w:val="center"/>
        </w:trPr>
        <w:sdt>
          <w:sdtPr>
            <w:id w:val="-454796612"/>
            <w:placeholder>
              <w:docPart w:val="2BF948E82E7E4902AA3DB02EC8AA685A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31D55905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66E220B6" w14:textId="77777777" w:rsidTr="00AA0737">
        <w:trPr>
          <w:jc w:val="center"/>
        </w:trPr>
        <w:tc>
          <w:tcPr>
            <w:tcW w:w="12960" w:type="dxa"/>
            <w:gridSpan w:val="5"/>
          </w:tcPr>
          <w:p w14:paraId="7C2D09E9" w14:textId="11D99452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Luis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sihu Gomez</w:t>
            </w:r>
          </w:p>
        </w:tc>
      </w:tr>
      <w:tr w:rsidR="004F3010" w:rsidRPr="00E60BA0" w14:paraId="7DE3D3C4" w14:textId="77777777" w:rsidTr="00AA0737">
        <w:trPr>
          <w:trHeight w:val="1652"/>
          <w:jc w:val="center"/>
        </w:trPr>
        <w:sdt>
          <w:sdtPr>
            <w:id w:val="612628457"/>
            <w:placeholder>
              <w:docPart w:val="5AFCDFF4FD214C9FB14F595E8084378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0C0DC3B5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719A537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33DA601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28400D87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C53A951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709367E2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620532AC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7C75EE23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0B66E4DE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7F1666C6" w14:textId="77777777" w:rsidR="004F3010" w:rsidRPr="00E60BA0" w:rsidRDefault="004F3010" w:rsidP="008A067C"/>
        </w:tc>
        <w:sdt>
          <w:sdtPr>
            <w:id w:val="643693506"/>
            <w:placeholder>
              <w:docPart w:val="FA0144D5790C46CB85AA086202328C0C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1971C825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3D1803FD" w14:textId="77777777" w:rsidR="004F3010" w:rsidRPr="00E60BA0" w:rsidRDefault="004F3010" w:rsidP="008A067C"/>
        </w:tc>
        <w:sdt>
          <w:sdtPr>
            <w:id w:val="-1381630150"/>
            <w:placeholder>
              <w:docPart w:val="FCD111C25B724BF9A87E877FE0D15A5C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5D5DE4DD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7621D7F6" w14:textId="77777777" w:rsidR="004F3010" w:rsidRPr="00E60BA0" w:rsidRDefault="004F3010" w:rsidP="008A067C"/>
        </w:tc>
      </w:tr>
    </w:tbl>
    <w:p w14:paraId="0566CCBA" w14:textId="77777777" w:rsidR="004F3010" w:rsidRDefault="004F3010" w:rsidP="00AA0737">
      <w:pPr>
        <w:pStyle w:val="Textoindependiente"/>
        <w:sectPr w:rsidR="004F3010" w:rsidSect="004F3010">
          <w:headerReference w:type="default" r:id="rId32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5651C120" w14:textId="77777777" w:rsidTr="00E60BA0">
        <w:trPr>
          <w:trHeight w:val="2829"/>
          <w:jc w:val="center"/>
        </w:trPr>
        <w:sdt>
          <w:sdtPr>
            <w:id w:val="176706056"/>
            <w:placeholder>
              <w:docPart w:val="3C689B11A9104D7BA0EF4C86FDDB2DDC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53C8B843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2E688FC7" w14:textId="77777777" w:rsidTr="00AA0737">
        <w:trPr>
          <w:jc w:val="center"/>
        </w:trPr>
        <w:tc>
          <w:tcPr>
            <w:tcW w:w="12960" w:type="dxa"/>
            <w:gridSpan w:val="5"/>
          </w:tcPr>
          <w:p w14:paraId="196AB9DA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Como Anesteciologo</w:t>
            </w:r>
            <w:r w:rsidRPr="00E60BA0">
              <w:t xml:space="preserve"> </w:t>
            </w:r>
          </w:p>
        </w:tc>
      </w:tr>
      <w:tr w:rsidR="004F3010" w:rsidRPr="00E60BA0" w14:paraId="1DFCF89C" w14:textId="77777777" w:rsidTr="00AA0737">
        <w:trPr>
          <w:jc w:val="center"/>
        </w:trPr>
        <w:sdt>
          <w:sdtPr>
            <w:id w:val="1227653208"/>
            <w:placeholder>
              <w:docPart w:val="85DA84D3F3EC493CB54AC83B8675C36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7C6085E1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29F632CE" w14:textId="77777777" w:rsidTr="00AA0737">
        <w:trPr>
          <w:jc w:val="center"/>
        </w:trPr>
        <w:tc>
          <w:tcPr>
            <w:tcW w:w="12960" w:type="dxa"/>
            <w:gridSpan w:val="5"/>
          </w:tcPr>
          <w:p w14:paraId="0CDA337E" w14:textId="4197DEAC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Jesus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Camas San</w:t>
            </w:r>
          </w:p>
        </w:tc>
      </w:tr>
      <w:tr w:rsidR="004F3010" w:rsidRPr="00E60BA0" w14:paraId="178815E3" w14:textId="77777777" w:rsidTr="00AA0737">
        <w:trPr>
          <w:trHeight w:val="1652"/>
          <w:jc w:val="center"/>
        </w:trPr>
        <w:sdt>
          <w:sdtPr>
            <w:id w:val="139086400"/>
            <w:placeholder>
              <w:docPart w:val="A451C693F61141D4B0FDE3D85D1B77DA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6507CDFE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77767C36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64A5CDEE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5ABC5917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06B2A6F8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0EBC22E2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6292E0B6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37C39131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690BA3D1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47DA0817" w14:textId="77777777" w:rsidR="004F3010" w:rsidRPr="00E60BA0" w:rsidRDefault="004F3010" w:rsidP="008A067C"/>
        </w:tc>
        <w:sdt>
          <w:sdtPr>
            <w:id w:val="-677352538"/>
            <w:placeholder>
              <w:docPart w:val="36C82BBF03514545AB6F95C8E6169582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12753206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350CD796" w14:textId="77777777" w:rsidR="004F3010" w:rsidRPr="00E60BA0" w:rsidRDefault="004F3010" w:rsidP="008A067C"/>
        </w:tc>
        <w:sdt>
          <w:sdtPr>
            <w:id w:val="308369703"/>
            <w:placeholder>
              <w:docPart w:val="3219E03EDE3C4DB29F8D64A39C113533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48B7734D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40CF3AB2" w14:textId="77777777" w:rsidR="004F3010" w:rsidRPr="00E60BA0" w:rsidRDefault="004F3010" w:rsidP="008A067C"/>
        </w:tc>
      </w:tr>
    </w:tbl>
    <w:p w14:paraId="7E986B01" w14:textId="77777777" w:rsidR="004F3010" w:rsidRDefault="004F3010" w:rsidP="00AA0737">
      <w:pPr>
        <w:pStyle w:val="Textoindependiente"/>
        <w:sectPr w:rsidR="004F3010" w:rsidSect="004F3010">
          <w:headerReference w:type="default" r:id="rId33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22E24CBD" w14:textId="77777777" w:rsidTr="00E60BA0">
        <w:trPr>
          <w:trHeight w:val="2829"/>
          <w:jc w:val="center"/>
        </w:trPr>
        <w:sdt>
          <w:sdtPr>
            <w:id w:val="-1349478695"/>
            <w:placeholder>
              <w:docPart w:val="A9ED6630DD124BE5A6950B9A5838F743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384DFCA6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3E16574E" w14:textId="77777777" w:rsidTr="00AA0737">
        <w:trPr>
          <w:jc w:val="center"/>
        </w:trPr>
        <w:tc>
          <w:tcPr>
            <w:tcW w:w="12960" w:type="dxa"/>
            <w:gridSpan w:val="5"/>
          </w:tcPr>
          <w:p w14:paraId="5EA6BFBB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En Declamacion</w:t>
            </w:r>
            <w:r w:rsidRPr="00E60BA0">
              <w:t xml:space="preserve"> </w:t>
            </w:r>
          </w:p>
        </w:tc>
      </w:tr>
      <w:tr w:rsidR="004F3010" w:rsidRPr="00E60BA0" w14:paraId="3BB27E61" w14:textId="77777777" w:rsidTr="00AA0737">
        <w:trPr>
          <w:jc w:val="center"/>
        </w:trPr>
        <w:sdt>
          <w:sdtPr>
            <w:id w:val="1511719982"/>
            <w:placeholder>
              <w:docPart w:val="608BC751F0944908ADB4839E368E2D32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7A20142A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2947DF53" w14:textId="77777777" w:rsidTr="00AA0737">
        <w:trPr>
          <w:jc w:val="center"/>
        </w:trPr>
        <w:tc>
          <w:tcPr>
            <w:tcW w:w="12960" w:type="dxa"/>
            <w:gridSpan w:val="5"/>
          </w:tcPr>
          <w:p w14:paraId="49A7111A" w14:textId="7A464A71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Arath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Cortez Guzman</w:t>
            </w:r>
          </w:p>
        </w:tc>
      </w:tr>
      <w:tr w:rsidR="004F3010" w:rsidRPr="00E60BA0" w14:paraId="46C6ADF2" w14:textId="77777777" w:rsidTr="00AA0737">
        <w:trPr>
          <w:trHeight w:val="1652"/>
          <w:jc w:val="center"/>
        </w:trPr>
        <w:sdt>
          <w:sdtPr>
            <w:id w:val="-1518306958"/>
            <w:placeholder>
              <w:docPart w:val="F4AC1078E61E453780179B75522189CC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454F3491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AA0681C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6DE1DE12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4F0C0A75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1BFA19C6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64BB90A7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0AA93AB3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193DAB50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4C7BBE57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0D1159B8" w14:textId="77777777" w:rsidR="004F3010" w:rsidRPr="00E60BA0" w:rsidRDefault="004F3010" w:rsidP="008A067C"/>
        </w:tc>
        <w:sdt>
          <w:sdtPr>
            <w:id w:val="1585806629"/>
            <w:placeholder>
              <w:docPart w:val="D002C77AD3A049D98F79AF034EF6082C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DABA103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6C4CE0A1" w14:textId="77777777" w:rsidR="004F3010" w:rsidRPr="00E60BA0" w:rsidRDefault="004F3010" w:rsidP="008A067C"/>
        </w:tc>
        <w:sdt>
          <w:sdtPr>
            <w:id w:val="1404632394"/>
            <w:placeholder>
              <w:docPart w:val="4F4DCBC09B854939A1CDF7A539625A25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5C527A18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6322E36D" w14:textId="77777777" w:rsidR="004F3010" w:rsidRPr="00E60BA0" w:rsidRDefault="004F3010" w:rsidP="008A067C"/>
        </w:tc>
      </w:tr>
    </w:tbl>
    <w:p w14:paraId="4241DF1B" w14:textId="77777777" w:rsidR="004F3010" w:rsidRDefault="004F3010" w:rsidP="00AA0737">
      <w:pPr>
        <w:pStyle w:val="Textoindependiente"/>
        <w:sectPr w:rsidR="004F3010" w:rsidSect="004F3010">
          <w:headerReference w:type="default" r:id="rId34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7906EC78" w14:textId="77777777" w:rsidTr="00E60BA0">
        <w:trPr>
          <w:trHeight w:val="2829"/>
          <w:jc w:val="center"/>
        </w:trPr>
        <w:sdt>
          <w:sdtPr>
            <w:id w:val="875511275"/>
            <w:placeholder>
              <w:docPart w:val="3ADBD125594745BC930A57081FA61B1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7418DDEE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419F89CB" w14:textId="77777777" w:rsidTr="00AA0737">
        <w:trPr>
          <w:jc w:val="center"/>
        </w:trPr>
        <w:tc>
          <w:tcPr>
            <w:tcW w:w="12960" w:type="dxa"/>
            <w:gridSpan w:val="5"/>
          </w:tcPr>
          <w:p w14:paraId="19AA9EEC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en Gastronomia</w:t>
            </w:r>
            <w:r w:rsidRPr="00E60BA0">
              <w:t xml:space="preserve"> </w:t>
            </w:r>
          </w:p>
        </w:tc>
      </w:tr>
      <w:tr w:rsidR="004F3010" w:rsidRPr="00E60BA0" w14:paraId="6A8C9928" w14:textId="77777777" w:rsidTr="00AA0737">
        <w:trPr>
          <w:jc w:val="center"/>
        </w:trPr>
        <w:sdt>
          <w:sdtPr>
            <w:id w:val="-1193148838"/>
            <w:placeholder>
              <w:docPart w:val="651E0C8CE1B44819A4D3BB05AC3A6D6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20760438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5A0BFF4B" w14:textId="77777777" w:rsidTr="00AA0737">
        <w:trPr>
          <w:jc w:val="center"/>
        </w:trPr>
        <w:tc>
          <w:tcPr>
            <w:tcW w:w="12960" w:type="dxa"/>
            <w:gridSpan w:val="5"/>
          </w:tcPr>
          <w:p w14:paraId="2EDC71F1" w14:textId="75A2C8B5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Brandon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Ozuna Almaraz</w:t>
            </w:r>
          </w:p>
        </w:tc>
      </w:tr>
      <w:tr w:rsidR="004F3010" w:rsidRPr="00E60BA0" w14:paraId="69FE23C3" w14:textId="77777777" w:rsidTr="00AA0737">
        <w:trPr>
          <w:trHeight w:val="1652"/>
          <w:jc w:val="center"/>
        </w:trPr>
        <w:sdt>
          <w:sdtPr>
            <w:id w:val="919377075"/>
            <w:placeholder>
              <w:docPart w:val="05E3C5FEDDE84962A5F044FB6C90CE61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194DCACC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5869B2D3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018194A5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55AEEB3F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283AFF2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0101AB83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381D76D7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5D64DD10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08D8184B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63302BA5" w14:textId="77777777" w:rsidR="004F3010" w:rsidRPr="00E60BA0" w:rsidRDefault="004F3010" w:rsidP="008A067C"/>
        </w:tc>
        <w:sdt>
          <w:sdtPr>
            <w:id w:val="-121703196"/>
            <w:placeholder>
              <w:docPart w:val="8E5E0CC4E228448A9EE1B5EFBEF14744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4A075180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15CE8AC5" w14:textId="77777777" w:rsidR="004F3010" w:rsidRPr="00E60BA0" w:rsidRDefault="004F3010" w:rsidP="008A067C"/>
        </w:tc>
        <w:sdt>
          <w:sdtPr>
            <w:id w:val="1163134612"/>
            <w:placeholder>
              <w:docPart w:val="7429B40BA3484D899C26212275EC0ED1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2FAE774B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532335E9" w14:textId="77777777" w:rsidR="004F3010" w:rsidRPr="00E60BA0" w:rsidRDefault="004F3010" w:rsidP="008A067C"/>
        </w:tc>
      </w:tr>
    </w:tbl>
    <w:p w14:paraId="6528B742" w14:textId="77777777" w:rsidR="004F3010" w:rsidRDefault="004F3010" w:rsidP="00AA0737">
      <w:pPr>
        <w:pStyle w:val="Textoindependiente"/>
        <w:sectPr w:rsidR="004F3010" w:rsidSect="004F3010">
          <w:headerReference w:type="default" r:id="rId35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57B4D9EA" w14:textId="77777777" w:rsidTr="00E60BA0">
        <w:trPr>
          <w:trHeight w:val="2829"/>
          <w:jc w:val="center"/>
        </w:trPr>
        <w:sdt>
          <w:sdtPr>
            <w:id w:val="497627275"/>
            <w:placeholder>
              <w:docPart w:val="9D8050F2EEB148B0B9B0416DBB85AE9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660B39CA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63EBB251" w14:textId="77777777" w:rsidTr="00AA0737">
        <w:trPr>
          <w:jc w:val="center"/>
        </w:trPr>
        <w:tc>
          <w:tcPr>
            <w:tcW w:w="12960" w:type="dxa"/>
            <w:gridSpan w:val="5"/>
          </w:tcPr>
          <w:p w14:paraId="5018D68D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4° Lugar En Ingles</w:t>
            </w:r>
            <w:r w:rsidRPr="00E60BA0">
              <w:t xml:space="preserve"> </w:t>
            </w:r>
          </w:p>
        </w:tc>
      </w:tr>
      <w:tr w:rsidR="004F3010" w:rsidRPr="00E60BA0" w14:paraId="6FB87046" w14:textId="77777777" w:rsidTr="00AA0737">
        <w:trPr>
          <w:jc w:val="center"/>
        </w:trPr>
        <w:sdt>
          <w:sdtPr>
            <w:id w:val="-1771780049"/>
            <w:placeholder>
              <w:docPart w:val="D9C31FEF9A9342F1AD45A800565824AC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6424B81F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60B01DB3" w14:textId="77777777" w:rsidTr="00AA0737">
        <w:trPr>
          <w:jc w:val="center"/>
        </w:trPr>
        <w:tc>
          <w:tcPr>
            <w:tcW w:w="12960" w:type="dxa"/>
            <w:gridSpan w:val="5"/>
          </w:tcPr>
          <w:p w14:paraId="11B826AB" w14:textId="00FACB1B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Marvin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Calderon rodriguez</w:t>
            </w:r>
          </w:p>
        </w:tc>
      </w:tr>
      <w:tr w:rsidR="004F3010" w:rsidRPr="00E60BA0" w14:paraId="0578210C" w14:textId="77777777" w:rsidTr="00AA0737">
        <w:trPr>
          <w:trHeight w:val="1652"/>
          <w:jc w:val="center"/>
        </w:trPr>
        <w:sdt>
          <w:sdtPr>
            <w:id w:val="228662121"/>
            <w:placeholder>
              <w:docPart w:val="5B3E8ADCA2864F24A611EAE00D6B3236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5F7042FA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70C660B0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6B57AC11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6C988C6B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34FD484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1898984F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3117C5B3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780823F0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4E28C276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1D70E803" w14:textId="77777777" w:rsidR="004F3010" w:rsidRPr="00E60BA0" w:rsidRDefault="004F3010" w:rsidP="008A067C"/>
        </w:tc>
        <w:sdt>
          <w:sdtPr>
            <w:id w:val="-759672969"/>
            <w:placeholder>
              <w:docPart w:val="22DA4776D4414B8DA3AD5C3E2F0F3DF6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0F817ADB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7552ED23" w14:textId="77777777" w:rsidR="004F3010" w:rsidRPr="00E60BA0" w:rsidRDefault="004F3010" w:rsidP="008A067C"/>
        </w:tc>
        <w:sdt>
          <w:sdtPr>
            <w:id w:val="-859889476"/>
            <w:placeholder>
              <w:docPart w:val="A6D22327606B41E0B96E967C4807E298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09603FCB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4C7C0DC3" w14:textId="77777777" w:rsidR="004F3010" w:rsidRPr="00E60BA0" w:rsidRDefault="004F3010" w:rsidP="008A067C"/>
        </w:tc>
      </w:tr>
    </w:tbl>
    <w:p w14:paraId="0CB913CB" w14:textId="77777777" w:rsidR="004F3010" w:rsidRDefault="004F3010" w:rsidP="00AA0737">
      <w:pPr>
        <w:pStyle w:val="Textoindependiente"/>
        <w:sectPr w:rsidR="004F3010" w:rsidSect="004F3010">
          <w:headerReference w:type="default" r:id="rId36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2ED89D0F" w14:textId="77777777" w:rsidTr="00E60BA0">
        <w:trPr>
          <w:trHeight w:val="2829"/>
          <w:jc w:val="center"/>
        </w:trPr>
        <w:sdt>
          <w:sdtPr>
            <w:id w:val="448751135"/>
            <w:placeholder>
              <w:docPart w:val="8452E3BF21CA4747B923FC2033DD7F4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33390DF1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03D6279A" w14:textId="77777777" w:rsidTr="00AA0737">
        <w:trPr>
          <w:jc w:val="center"/>
        </w:trPr>
        <w:tc>
          <w:tcPr>
            <w:tcW w:w="12960" w:type="dxa"/>
            <w:gridSpan w:val="5"/>
          </w:tcPr>
          <w:p w14:paraId="470E1F5E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Como Solista</w:t>
            </w:r>
            <w:r w:rsidRPr="00E60BA0">
              <w:t xml:space="preserve"> </w:t>
            </w:r>
          </w:p>
        </w:tc>
      </w:tr>
      <w:tr w:rsidR="004F3010" w:rsidRPr="00E60BA0" w14:paraId="7E9B7F22" w14:textId="77777777" w:rsidTr="00AA0737">
        <w:trPr>
          <w:jc w:val="center"/>
        </w:trPr>
        <w:sdt>
          <w:sdtPr>
            <w:id w:val="489679942"/>
            <w:placeholder>
              <w:docPart w:val="DB5DD07646B74F7BB215A5A802B0320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49B9F93D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1757DA2A" w14:textId="77777777" w:rsidTr="00AA0737">
        <w:trPr>
          <w:jc w:val="center"/>
        </w:trPr>
        <w:tc>
          <w:tcPr>
            <w:tcW w:w="12960" w:type="dxa"/>
            <w:gridSpan w:val="5"/>
          </w:tcPr>
          <w:p w14:paraId="2E6943B9" w14:textId="304E8E52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Eduardo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Davalos Luna</w:t>
            </w:r>
          </w:p>
        </w:tc>
      </w:tr>
      <w:tr w:rsidR="004F3010" w:rsidRPr="00E60BA0" w14:paraId="366FC2D9" w14:textId="77777777" w:rsidTr="00AA0737">
        <w:trPr>
          <w:trHeight w:val="1652"/>
          <w:jc w:val="center"/>
        </w:trPr>
        <w:sdt>
          <w:sdtPr>
            <w:id w:val="-1691599939"/>
            <w:placeholder>
              <w:docPart w:val="645DD8BCEBC84A85A3640E64C2E1C4B3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20593B73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1A4A7B7A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F1A0827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7892DC44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51909F3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1C9F82D3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2E6AA06F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4B999C9D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06190065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04B7A733" w14:textId="77777777" w:rsidR="004F3010" w:rsidRPr="00E60BA0" w:rsidRDefault="004F3010" w:rsidP="008A067C"/>
        </w:tc>
        <w:sdt>
          <w:sdtPr>
            <w:id w:val="523062580"/>
            <w:placeholder>
              <w:docPart w:val="B814FB72E39740818E948FAEE29EBD09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1495F9A4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5896BF33" w14:textId="77777777" w:rsidR="004F3010" w:rsidRPr="00E60BA0" w:rsidRDefault="004F3010" w:rsidP="008A067C"/>
        </w:tc>
        <w:sdt>
          <w:sdtPr>
            <w:id w:val="674226024"/>
            <w:placeholder>
              <w:docPart w:val="0B1C2AF5742B47CB9139FA157C02A417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2A31F154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5903E946" w14:textId="77777777" w:rsidR="004F3010" w:rsidRPr="00E60BA0" w:rsidRDefault="004F3010" w:rsidP="008A067C"/>
        </w:tc>
      </w:tr>
    </w:tbl>
    <w:p w14:paraId="0830CDA1" w14:textId="77777777" w:rsidR="004F3010" w:rsidRDefault="004F3010" w:rsidP="00AA0737">
      <w:pPr>
        <w:pStyle w:val="Textoindependiente"/>
        <w:sectPr w:rsidR="004F3010" w:rsidSect="004F3010">
          <w:headerReference w:type="default" r:id="rId37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58044C19" w14:textId="77777777" w:rsidTr="00E60BA0">
        <w:trPr>
          <w:trHeight w:val="2829"/>
          <w:jc w:val="center"/>
        </w:trPr>
        <w:sdt>
          <w:sdtPr>
            <w:id w:val="478504691"/>
            <w:placeholder>
              <w:docPart w:val="72A5482D39CF4BF084C55F38E7760985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534D5009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659E8CBC" w14:textId="77777777" w:rsidTr="00AA0737">
        <w:trPr>
          <w:jc w:val="center"/>
        </w:trPr>
        <w:tc>
          <w:tcPr>
            <w:tcW w:w="12960" w:type="dxa"/>
            <w:gridSpan w:val="5"/>
          </w:tcPr>
          <w:p w14:paraId="37E84B53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Como Raper</w:t>
            </w:r>
            <w:r w:rsidRPr="00E60BA0">
              <w:t xml:space="preserve"> </w:t>
            </w:r>
          </w:p>
        </w:tc>
      </w:tr>
      <w:tr w:rsidR="004F3010" w:rsidRPr="00E60BA0" w14:paraId="5FB450D6" w14:textId="77777777" w:rsidTr="00AA0737">
        <w:trPr>
          <w:jc w:val="center"/>
        </w:trPr>
        <w:sdt>
          <w:sdtPr>
            <w:id w:val="-908854402"/>
            <w:placeholder>
              <w:docPart w:val="E4DCA78AA7734D99B8F564E4F827F4E6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0E8A037B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1A0A6884" w14:textId="77777777" w:rsidTr="00AA0737">
        <w:trPr>
          <w:jc w:val="center"/>
        </w:trPr>
        <w:tc>
          <w:tcPr>
            <w:tcW w:w="12960" w:type="dxa"/>
            <w:gridSpan w:val="5"/>
          </w:tcPr>
          <w:p w14:paraId="238E02B4" w14:textId="50B6AC84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Eric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Aleman Castro</w:t>
            </w:r>
          </w:p>
        </w:tc>
      </w:tr>
      <w:tr w:rsidR="004F3010" w:rsidRPr="00E60BA0" w14:paraId="72479265" w14:textId="77777777" w:rsidTr="00AA0737">
        <w:trPr>
          <w:trHeight w:val="1652"/>
          <w:jc w:val="center"/>
        </w:trPr>
        <w:sdt>
          <w:sdtPr>
            <w:id w:val="-2066786730"/>
            <w:placeholder>
              <w:docPart w:val="96017A1560614C88A808F21631D4CDF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1C58617A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5A050C7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2DD4C8E7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3EC81E0F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1E35F88C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178CD732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112865D2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55D6D5CC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33FEF3A3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572C1EEF" w14:textId="77777777" w:rsidR="004F3010" w:rsidRPr="00E60BA0" w:rsidRDefault="004F3010" w:rsidP="008A067C"/>
        </w:tc>
        <w:sdt>
          <w:sdtPr>
            <w:id w:val="-2144263751"/>
            <w:placeholder>
              <w:docPart w:val="D6E505A901B447A884B6D829DEAD3516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52AB8892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19A32966" w14:textId="77777777" w:rsidR="004F3010" w:rsidRPr="00E60BA0" w:rsidRDefault="004F3010" w:rsidP="008A067C"/>
        </w:tc>
        <w:sdt>
          <w:sdtPr>
            <w:id w:val="217256382"/>
            <w:placeholder>
              <w:docPart w:val="F1298AA8BFFF4C3FA7A69DA391964101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2377F829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4C780905" w14:textId="77777777" w:rsidR="004F3010" w:rsidRPr="00E60BA0" w:rsidRDefault="004F3010" w:rsidP="008A067C"/>
        </w:tc>
      </w:tr>
    </w:tbl>
    <w:p w14:paraId="56D5807E" w14:textId="77777777" w:rsidR="004F3010" w:rsidRDefault="004F3010" w:rsidP="00AA0737">
      <w:pPr>
        <w:pStyle w:val="Textoindependiente"/>
        <w:sectPr w:rsidR="004F3010" w:rsidSect="004F3010">
          <w:headerReference w:type="default" r:id="rId38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780A8DA7" w14:textId="77777777" w:rsidTr="00E60BA0">
        <w:trPr>
          <w:trHeight w:val="2829"/>
          <w:jc w:val="center"/>
        </w:trPr>
        <w:sdt>
          <w:sdtPr>
            <w:id w:val="-2129854611"/>
            <w:placeholder>
              <w:docPart w:val="CF79BD67D45646629B2474AF6719B71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57AF382A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59DCA46A" w14:textId="77777777" w:rsidTr="00AA0737">
        <w:trPr>
          <w:jc w:val="center"/>
        </w:trPr>
        <w:tc>
          <w:tcPr>
            <w:tcW w:w="12960" w:type="dxa"/>
            <w:gridSpan w:val="5"/>
          </w:tcPr>
          <w:p w14:paraId="47E93D2C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Como Guerrillero</w:t>
            </w:r>
            <w:r w:rsidRPr="00E60BA0">
              <w:t xml:space="preserve"> </w:t>
            </w:r>
          </w:p>
        </w:tc>
      </w:tr>
      <w:tr w:rsidR="004F3010" w:rsidRPr="00E60BA0" w14:paraId="07F9D58D" w14:textId="77777777" w:rsidTr="00AA0737">
        <w:trPr>
          <w:jc w:val="center"/>
        </w:trPr>
        <w:sdt>
          <w:sdtPr>
            <w:id w:val="2000535829"/>
            <w:placeholder>
              <w:docPart w:val="31D1090F0E62489682BFB91FC791226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009C51C6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1C0554B2" w14:textId="77777777" w:rsidTr="00AA0737">
        <w:trPr>
          <w:jc w:val="center"/>
        </w:trPr>
        <w:tc>
          <w:tcPr>
            <w:tcW w:w="12960" w:type="dxa"/>
            <w:gridSpan w:val="5"/>
          </w:tcPr>
          <w:p w14:paraId="168233AE" w14:textId="0B05294C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Pablo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Escobar Gaviria</w:t>
            </w:r>
          </w:p>
        </w:tc>
      </w:tr>
      <w:tr w:rsidR="004F3010" w:rsidRPr="00E60BA0" w14:paraId="43688AFF" w14:textId="77777777" w:rsidTr="00AA0737">
        <w:trPr>
          <w:trHeight w:val="1652"/>
          <w:jc w:val="center"/>
        </w:trPr>
        <w:sdt>
          <w:sdtPr>
            <w:id w:val="-1772392156"/>
            <w:placeholder>
              <w:docPart w:val="B389DE3F99A440FAA9B4BCB51EEB58E9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138EEE85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6D6128D6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4A65D342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1CA9346D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224D00A2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7F1E01D1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3D38AD41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425B7A0B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58FAA914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3F666DF5" w14:textId="77777777" w:rsidR="004F3010" w:rsidRPr="00E60BA0" w:rsidRDefault="004F3010" w:rsidP="008A067C"/>
        </w:tc>
        <w:sdt>
          <w:sdtPr>
            <w:id w:val="-599324048"/>
            <w:placeholder>
              <w:docPart w:val="621A3AA97BD84C59B25B22788D525536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579527D2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102578A3" w14:textId="77777777" w:rsidR="004F3010" w:rsidRPr="00E60BA0" w:rsidRDefault="004F3010" w:rsidP="008A067C"/>
        </w:tc>
        <w:sdt>
          <w:sdtPr>
            <w:id w:val="-1409158498"/>
            <w:placeholder>
              <w:docPart w:val="B0069237A00B4E8CAC91F402D6942E5A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0891B46C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58C35758" w14:textId="77777777" w:rsidR="004F3010" w:rsidRPr="00E60BA0" w:rsidRDefault="004F3010" w:rsidP="008A067C"/>
        </w:tc>
      </w:tr>
    </w:tbl>
    <w:p w14:paraId="23354380" w14:textId="77777777" w:rsidR="004F3010" w:rsidRDefault="004F3010" w:rsidP="00AA0737">
      <w:pPr>
        <w:pStyle w:val="Textoindependiente"/>
        <w:sectPr w:rsidR="004F3010" w:rsidSect="004F3010">
          <w:headerReference w:type="default" r:id="rId39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2A6F0734" w14:textId="77777777" w:rsidTr="00E60BA0">
        <w:trPr>
          <w:trHeight w:val="2829"/>
          <w:jc w:val="center"/>
        </w:trPr>
        <w:sdt>
          <w:sdtPr>
            <w:id w:val="-1235318964"/>
            <w:placeholder>
              <w:docPart w:val="0D63F59D4CED4739B5CBB80FDB66344A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4D6B5A2B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00E57250" w14:textId="77777777" w:rsidTr="00AA0737">
        <w:trPr>
          <w:jc w:val="center"/>
        </w:trPr>
        <w:tc>
          <w:tcPr>
            <w:tcW w:w="12960" w:type="dxa"/>
            <w:gridSpan w:val="5"/>
          </w:tcPr>
          <w:p w14:paraId="007418BB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1°Lugar En Armas</w:t>
            </w:r>
            <w:r w:rsidRPr="00E60BA0">
              <w:t xml:space="preserve"> </w:t>
            </w:r>
          </w:p>
        </w:tc>
      </w:tr>
      <w:tr w:rsidR="004F3010" w:rsidRPr="00E60BA0" w14:paraId="44591F81" w14:textId="77777777" w:rsidTr="00AA0737">
        <w:trPr>
          <w:jc w:val="center"/>
        </w:trPr>
        <w:sdt>
          <w:sdtPr>
            <w:id w:val="-1109813384"/>
            <w:placeholder>
              <w:docPart w:val="1B8EA39ADBDD493F8AAFC25D6226223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7D5F1943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5138B2B4" w14:textId="77777777" w:rsidTr="00AA0737">
        <w:trPr>
          <w:jc w:val="center"/>
        </w:trPr>
        <w:tc>
          <w:tcPr>
            <w:tcW w:w="12960" w:type="dxa"/>
            <w:gridSpan w:val="5"/>
          </w:tcPr>
          <w:p w14:paraId="2A1A6245" w14:textId="600E029A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Joaquin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Guzman Loera</w:t>
            </w:r>
          </w:p>
        </w:tc>
      </w:tr>
      <w:tr w:rsidR="004F3010" w:rsidRPr="00E60BA0" w14:paraId="3EBD40A3" w14:textId="77777777" w:rsidTr="00AA0737">
        <w:trPr>
          <w:trHeight w:val="1652"/>
          <w:jc w:val="center"/>
        </w:trPr>
        <w:sdt>
          <w:sdtPr>
            <w:id w:val="938415133"/>
            <w:placeholder>
              <w:docPart w:val="56AA3F8A270A412090A995FFB61DD49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072C81BB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51798A58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62447AAD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7D6591EA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3C9BC302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3E94E716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71721C25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41AE9986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757B1819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7823263F" w14:textId="77777777" w:rsidR="004F3010" w:rsidRPr="00E60BA0" w:rsidRDefault="004F3010" w:rsidP="008A067C"/>
        </w:tc>
        <w:sdt>
          <w:sdtPr>
            <w:id w:val="-204256349"/>
            <w:placeholder>
              <w:docPart w:val="1769317B6BA243E9A63EB257E9FDDD49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777F3233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65B5BD58" w14:textId="77777777" w:rsidR="004F3010" w:rsidRPr="00E60BA0" w:rsidRDefault="004F3010" w:rsidP="008A067C"/>
        </w:tc>
        <w:sdt>
          <w:sdtPr>
            <w:id w:val="155349317"/>
            <w:placeholder>
              <w:docPart w:val="B2D566B350544CC1BD9D26021EC8CED9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082DCBB0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5FEBD5EF" w14:textId="77777777" w:rsidR="004F3010" w:rsidRPr="00E60BA0" w:rsidRDefault="004F3010" w:rsidP="008A067C"/>
        </w:tc>
      </w:tr>
    </w:tbl>
    <w:p w14:paraId="0E5874F7" w14:textId="77777777" w:rsidR="004F3010" w:rsidRDefault="004F3010" w:rsidP="00AA0737">
      <w:pPr>
        <w:pStyle w:val="Textoindependiente"/>
        <w:sectPr w:rsidR="004F3010" w:rsidSect="004F3010">
          <w:headerReference w:type="default" r:id="rId40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7B4B4794" w14:textId="77777777" w:rsidTr="00E60BA0">
        <w:trPr>
          <w:trHeight w:val="2829"/>
          <w:jc w:val="center"/>
        </w:trPr>
        <w:sdt>
          <w:sdtPr>
            <w:id w:val="-1303851092"/>
            <w:placeholder>
              <w:docPart w:val="D7C45288642949A7AD0BD9D93E71F5FC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728BE133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06B7BBAD" w14:textId="77777777" w:rsidTr="00AA0737">
        <w:trPr>
          <w:jc w:val="center"/>
        </w:trPr>
        <w:tc>
          <w:tcPr>
            <w:tcW w:w="12960" w:type="dxa"/>
            <w:gridSpan w:val="5"/>
          </w:tcPr>
          <w:p w14:paraId="1205E1E5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3° Lugar En Peso Pluma</w:t>
            </w:r>
            <w:r w:rsidRPr="00E60BA0">
              <w:t xml:space="preserve"> </w:t>
            </w:r>
          </w:p>
        </w:tc>
      </w:tr>
      <w:tr w:rsidR="004F3010" w:rsidRPr="00E60BA0" w14:paraId="25AAC3E2" w14:textId="77777777" w:rsidTr="00AA0737">
        <w:trPr>
          <w:jc w:val="center"/>
        </w:trPr>
        <w:sdt>
          <w:sdtPr>
            <w:id w:val="1414585637"/>
            <w:placeholder>
              <w:docPart w:val="A2C0EADBE59F41D79CC5332A8F450907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51A79923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0BE1EACA" w14:textId="77777777" w:rsidTr="00AA0737">
        <w:trPr>
          <w:jc w:val="center"/>
        </w:trPr>
        <w:tc>
          <w:tcPr>
            <w:tcW w:w="12960" w:type="dxa"/>
            <w:gridSpan w:val="5"/>
          </w:tcPr>
          <w:p w14:paraId="23298BB9" w14:textId="1486BE6A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Pablo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Hernandez cruz</w:t>
            </w:r>
          </w:p>
        </w:tc>
      </w:tr>
      <w:tr w:rsidR="004F3010" w:rsidRPr="00E60BA0" w14:paraId="5F60CBA9" w14:textId="77777777" w:rsidTr="00AA0737">
        <w:trPr>
          <w:trHeight w:val="1652"/>
          <w:jc w:val="center"/>
        </w:trPr>
        <w:sdt>
          <w:sdtPr>
            <w:id w:val="794093564"/>
            <w:placeholder>
              <w:docPart w:val="AE776242CD5B40B797F2294E5AD077A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74F8EBCC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C7AD597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23774F82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1F71E904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7004F107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089F8AB0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6B984033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4AE3E28E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181A8F4A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3331F39C" w14:textId="77777777" w:rsidR="004F3010" w:rsidRPr="00E60BA0" w:rsidRDefault="004F3010" w:rsidP="008A067C"/>
        </w:tc>
        <w:sdt>
          <w:sdtPr>
            <w:id w:val="764730867"/>
            <w:placeholder>
              <w:docPart w:val="F2C6FF85742747FC9929D2DA086DBB92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1E5B8928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38A98312" w14:textId="77777777" w:rsidR="004F3010" w:rsidRPr="00E60BA0" w:rsidRDefault="004F3010" w:rsidP="008A067C"/>
        </w:tc>
        <w:sdt>
          <w:sdtPr>
            <w:id w:val="686109272"/>
            <w:placeholder>
              <w:docPart w:val="6BE8B02E64124D91A5B087349A3CD947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5A162493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1E860FD8" w14:textId="77777777" w:rsidR="004F3010" w:rsidRPr="00E60BA0" w:rsidRDefault="004F3010" w:rsidP="008A067C"/>
        </w:tc>
      </w:tr>
    </w:tbl>
    <w:p w14:paraId="4DF7B7BD" w14:textId="77777777" w:rsidR="004F3010" w:rsidRDefault="004F3010" w:rsidP="00AA0737">
      <w:pPr>
        <w:pStyle w:val="Textoindependiente"/>
        <w:sectPr w:rsidR="004F3010" w:rsidSect="004F3010">
          <w:headerReference w:type="default" r:id="rId41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3928204F" w14:textId="77777777" w:rsidTr="00E60BA0">
        <w:trPr>
          <w:trHeight w:val="2829"/>
          <w:jc w:val="center"/>
        </w:trPr>
        <w:sdt>
          <w:sdtPr>
            <w:id w:val="-1937201069"/>
            <w:placeholder>
              <w:docPart w:val="296CD97F05314097A3FE3F6027F72B6F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3350ADCB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7D26D221" w14:textId="77777777" w:rsidTr="00AA0737">
        <w:trPr>
          <w:jc w:val="center"/>
        </w:trPr>
        <w:tc>
          <w:tcPr>
            <w:tcW w:w="12960" w:type="dxa"/>
            <w:gridSpan w:val="5"/>
          </w:tcPr>
          <w:p w14:paraId="536C4F30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4° Lugar En soldadura</w:t>
            </w:r>
            <w:r w:rsidRPr="00E60BA0">
              <w:t xml:space="preserve"> </w:t>
            </w:r>
          </w:p>
        </w:tc>
      </w:tr>
      <w:tr w:rsidR="004F3010" w:rsidRPr="00E60BA0" w14:paraId="3496FAB9" w14:textId="77777777" w:rsidTr="00AA0737">
        <w:trPr>
          <w:jc w:val="center"/>
        </w:trPr>
        <w:sdt>
          <w:sdtPr>
            <w:id w:val="-928811587"/>
            <w:placeholder>
              <w:docPart w:val="DF02A23612484B229989347C75E0C13B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55583931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42A99256" w14:textId="77777777" w:rsidTr="00AA0737">
        <w:trPr>
          <w:jc w:val="center"/>
        </w:trPr>
        <w:tc>
          <w:tcPr>
            <w:tcW w:w="12960" w:type="dxa"/>
            <w:gridSpan w:val="5"/>
          </w:tcPr>
          <w:p w14:paraId="1F1D5098" w14:textId="1043B4A3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Martin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Utrilla Gonsalez</w:t>
            </w:r>
          </w:p>
        </w:tc>
      </w:tr>
      <w:tr w:rsidR="004F3010" w:rsidRPr="00E60BA0" w14:paraId="10F5F5D6" w14:textId="77777777" w:rsidTr="00AA0737">
        <w:trPr>
          <w:trHeight w:val="1652"/>
          <w:jc w:val="center"/>
        </w:trPr>
        <w:sdt>
          <w:sdtPr>
            <w:id w:val="1093516917"/>
            <w:placeholder>
              <w:docPart w:val="47C7477ECB03428ABE53C16FCED2EB76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7E5FD324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3D340D7B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470EF663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46E4D787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542D2624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631D1395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6D853988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2AFD00A8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51E5C20B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240F0723" w14:textId="77777777" w:rsidR="004F3010" w:rsidRPr="00E60BA0" w:rsidRDefault="004F3010" w:rsidP="008A067C"/>
        </w:tc>
        <w:sdt>
          <w:sdtPr>
            <w:id w:val="-204179178"/>
            <w:placeholder>
              <w:docPart w:val="9755CBD7F59344529DB6CD4C279A920C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F919504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3F0EA959" w14:textId="77777777" w:rsidR="004F3010" w:rsidRPr="00E60BA0" w:rsidRDefault="004F3010" w:rsidP="008A067C"/>
        </w:tc>
        <w:sdt>
          <w:sdtPr>
            <w:id w:val="-1849478708"/>
            <w:placeholder>
              <w:docPart w:val="7CCE053B24484A2788666D66C46F8952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30838E94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42019609" w14:textId="77777777" w:rsidR="004F3010" w:rsidRPr="00E60BA0" w:rsidRDefault="004F3010" w:rsidP="008A067C"/>
        </w:tc>
      </w:tr>
    </w:tbl>
    <w:p w14:paraId="7651F39D" w14:textId="77777777" w:rsidR="004F3010" w:rsidRDefault="004F3010" w:rsidP="00AA0737">
      <w:pPr>
        <w:pStyle w:val="Textoindependiente"/>
        <w:sectPr w:rsidR="004F3010" w:rsidSect="004F3010">
          <w:headerReference w:type="default" r:id="rId42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157A5F0D" w14:textId="77777777" w:rsidTr="00E60BA0">
        <w:trPr>
          <w:trHeight w:val="2829"/>
          <w:jc w:val="center"/>
        </w:trPr>
        <w:sdt>
          <w:sdtPr>
            <w:id w:val="-97801965"/>
            <w:placeholder>
              <w:docPart w:val="5F1D31ADAE84467F9103A84B6A47938D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40FBC326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32A6F6AD" w14:textId="77777777" w:rsidTr="00AA0737">
        <w:trPr>
          <w:jc w:val="center"/>
        </w:trPr>
        <w:tc>
          <w:tcPr>
            <w:tcW w:w="12960" w:type="dxa"/>
            <w:gridSpan w:val="5"/>
          </w:tcPr>
          <w:p w14:paraId="129D2BD3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En Artes Marciales</w:t>
            </w:r>
            <w:r w:rsidRPr="00E60BA0">
              <w:t xml:space="preserve"> </w:t>
            </w:r>
          </w:p>
        </w:tc>
      </w:tr>
      <w:tr w:rsidR="004F3010" w:rsidRPr="00E60BA0" w14:paraId="47E6D8B1" w14:textId="77777777" w:rsidTr="00AA0737">
        <w:trPr>
          <w:jc w:val="center"/>
        </w:trPr>
        <w:sdt>
          <w:sdtPr>
            <w:id w:val="-1517234307"/>
            <w:placeholder>
              <w:docPart w:val="7CBDC525EA2348DFB2EFA8B447326C83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4A520717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5CC1B2F2" w14:textId="77777777" w:rsidTr="00AA0737">
        <w:trPr>
          <w:jc w:val="center"/>
        </w:trPr>
        <w:tc>
          <w:tcPr>
            <w:tcW w:w="12960" w:type="dxa"/>
            <w:gridSpan w:val="5"/>
          </w:tcPr>
          <w:p w14:paraId="7E13E83F" w14:textId="107599AC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Antonio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Velasco Mendez</w:t>
            </w:r>
          </w:p>
        </w:tc>
      </w:tr>
      <w:tr w:rsidR="004F3010" w:rsidRPr="00E60BA0" w14:paraId="00598A51" w14:textId="77777777" w:rsidTr="00AA0737">
        <w:trPr>
          <w:trHeight w:val="1652"/>
          <w:jc w:val="center"/>
        </w:trPr>
        <w:sdt>
          <w:sdtPr>
            <w:id w:val="1020819083"/>
            <w:placeholder>
              <w:docPart w:val="0A484BA9599642D09052263B3B70DE82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0DFAC3B6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6832CFC4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DF3B3B3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061BFF6D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7B229C56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79D4901A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6AA92F0D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777EFE6E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045CC65B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6941D00A" w14:textId="77777777" w:rsidR="004F3010" w:rsidRPr="00E60BA0" w:rsidRDefault="004F3010" w:rsidP="008A067C"/>
        </w:tc>
        <w:sdt>
          <w:sdtPr>
            <w:id w:val="249469824"/>
            <w:placeholder>
              <w:docPart w:val="1A63E57F3B5A4C2989E3FDEB5CDE4399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1CD6ECB2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7C433311" w14:textId="77777777" w:rsidR="004F3010" w:rsidRPr="00E60BA0" w:rsidRDefault="004F3010" w:rsidP="008A067C"/>
        </w:tc>
        <w:sdt>
          <w:sdtPr>
            <w:id w:val="-692372614"/>
            <w:placeholder>
              <w:docPart w:val="0FE2F944311A4D599D44298839638063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390AFB2D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7552CBAE" w14:textId="77777777" w:rsidR="004F3010" w:rsidRPr="00E60BA0" w:rsidRDefault="004F3010" w:rsidP="008A067C"/>
        </w:tc>
      </w:tr>
    </w:tbl>
    <w:p w14:paraId="76323326" w14:textId="77777777" w:rsidR="004F3010" w:rsidRDefault="004F3010" w:rsidP="00AA0737">
      <w:pPr>
        <w:pStyle w:val="Textoindependiente"/>
        <w:sectPr w:rsidR="004F3010" w:rsidSect="004F3010">
          <w:headerReference w:type="default" r:id="rId43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1F4C8AF5" w14:textId="77777777" w:rsidTr="00E60BA0">
        <w:trPr>
          <w:trHeight w:val="2829"/>
          <w:jc w:val="center"/>
        </w:trPr>
        <w:sdt>
          <w:sdtPr>
            <w:id w:val="1943877860"/>
            <w:placeholder>
              <w:docPart w:val="CFD546D98A6F445E8716D0B0BC463316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7EE12B71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615DE797" w14:textId="77777777" w:rsidTr="00AA0737">
        <w:trPr>
          <w:jc w:val="center"/>
        </w:trPr>
        <w:tc>
          <w:tcPr>
            <w:tcW w:w="12960" w:type="dxa"/>
            <w:gridSpan w:val="5"/>
          </w:tcPr>
          <w:p w14:paraId="567BAB0D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3° Lugar En Peinados</w:t>
            </w:r>
            <w:r w:rsidRPr="00E60BA0">
              <w:t xml:space="preserve"> </w:t>
            </w:r>
          </w:p>
        </w:tc>
      </w:tr>
      <w:tr w:rsidR="004F3010" w:rsidRPr="00E60BA0" w14:paraId="5B57E4BB" w14:textId="77777777" w:rsidTr="00AA0737">
        <w:trPr>
          <w:jc w:val="center"/>
        </w:trPr>
        <w:sdt>
          <w:sdtPr>
            <w:id w:val="-593939637"/>
            <w:placeholder>
              <w:docPart w:val="6816666080CF426B98F86710A696F7F5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6A8A6BD6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427BF8B4" w14:textId="77777777" w:rsidTr="00AA0737">
        <w:trPr>
          <w:jc w:val="center"/>
        </w:trPr>
        <w:tc>
          <w:tcPr>
            <w:tcW w:w="12960" w:type="dxa"/>
            <w:gridSpan w:val="5"/>
          </w:tcPr>
          <w:p w14:paraId="55EEBAAA" w14:textId="0A9527C4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Nayeli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Calderon Martinez</w:t>
            </w:r>
          </w:p>
        </w:tc>
      </w:tr>
      <w:tr w:rsidR="004F3010" w:rsidRPr="00E60BA0" w14:paraId="2017234C" w14:textId="77777777" w:rsidTr="00AA0737">
        <w:trPr>
          <w:trHeight w:val="1652"/>
          <w:jc w:val="center"/>
        </w:trPr>
        <w:sdt>
          <w:sdtPr>
            <w:id w:val="265819258"/>
            <w:placeholder>
              <w:docPart w:val="19153D9402174FC780E7F60B24C43C2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2900EF47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23E84120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0E33F59E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32B1D6B4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6B8684CA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22A12B93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1C11795A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65692817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32B8764C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7A625A27" w14:textId="77777777" w:rsidR="004F3010" w:rsidRPr="00E60BA0" w:rsidRDefault="004F3010" w:rsidP="008A067C"/>
        </w:tc>
        <w:sdt>
          <w:sdtPr>
            <w:id w:val="-715969745"/>
            <w:placeholder>
              <w:docPart w:val="13BF40385B28432481E01AC7C813A48D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2A298D5E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17212B17" w14:textId="77777777" w:rsidR="004F3010" w:rsidRPr="00E60BA0" w:rsidRDefault="004F3010" w:rsidP="008A067C"/>
        </w:tc>
        <w:sdt>
          <w:sdtPr>
            <w:id w:val="121125163"/>
            <w:placeholder>
              <w:docPart w:val="6B19E97A07814548900992969F878F67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E7EBFF5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0F971976" w14:textId="77777777" w:rsidR="004F3010" w:rsidRPr="00E60BA0" w:rsidRDefault="004F3010" w:rsidP="008A067C"/>
        </w:tc>
      </w:tr>
    </w:tbl>
    <w:p w14:paraId="699EFE73" w14:textId="77777777" w:rsidR="004F3010" w:rsidRDefault="004F3010" w:rsidP="00AA0737">
      <w:pPr>
        <w:pStyle w:val="Textoindependiente"/>
        <w:sectPr w:rsidR="004F3010" w:rsidSect="004F3010">
          <w:headerReference w:type="default" r:id="rId44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405FED7B" w14:textId="77777777" w:rsidTr="00E60BA0">
        <w:trPr>
          <w:trHeight w:val="2829"/>
          <w:jc w:val="center"/>
        </w:trPr>
        <w:sdt>
          <w:sdtPr>
            <w:id w:val="910051077"/>
            <w:placeholder>
              <w:docPart w:val="62E4DB40D49249F381B3FDD3FC4D6DF4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13946E80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49FF68C8" w14:textId="77777777" w:rsidTr="00AA0737">
        <w:trPr>
          <w:jc w:val="center"/>
        </w:trPr>
        <w:tc>
          <w:tcPr>
            <w:tcW w:w="12960" w:type="dxa"/>
            <w:gridSpan w:val="5"/>
          </w:tcPr>
          <w:p w14:paraId="3B265E60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2° Lugar Como Director Tecnico</w:t>
            </w:r>
            <w:r w:rsidRPr="00E60BA0">
              <w:t xml:space="preserve"> </w:t>
            </w:r>
          </w:p>
        </w:tc>
      </w:tr>
      <w:tr w:rsidR="004F3010" w:rsidRPr="00E60BA0" w14:paraId="190AAAB4" w14:textId="77777777" w:rsidTr="00AA0737">
        <w:trPr>
          <w:jc w:val="center"/>
        </w:trPr>
        <w:sdt>
          <w:sdtPr>
            <w:id w:val="-859271349"/>
            <w:placeholder>
              <w:docPart w:val="2AD397778462410789AB2A6C57C8408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6663ADAD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3DCFABFD" w14:textId="77777777" w:rsidTr="00AA0737">
        <w:trPr>
          <w:jc w:val="center"/>
        </w:trPr>
        <w:tc>
          <w:tcPr>
            <w:tcW w:w="12960" w:type="dxa"/>
            <w:gridSpan w:val="5"/>
          </w:tcPr>
          <w:p w14:paraId="49438199" w14:textId="17233A3C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Javier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Andrade Moscoso</w:t>
            </w:r>
          </w:p>
        </w:tc>
      </w:tr>
      <w:tr w:rsidR="004F3010" w:rsidRPr="00E60BA0" w14:paraId="25CF7631" w14:textId="77777777" w:rsidTr="00AA0737">
        <w:trPr>
          <w:trHeight w:val="1652"/>
          <w:jc w:val="center"/>
        </w:trPr>
        <w:sdt>
          <w:sdtPr>
            <w:id w:val="-1905678262"/>
            <w:placeholder>
              <w:docPart w:val="15B111A9135A4692AC1ABDEC02DA9477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6305E7D8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749C28A0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01E3AC56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22F5F737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5119C269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64441048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223187B4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612FCD4B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599F22DF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16571CE9" w14:textId="77777777" w:rsidR="004F3010" w:rsidRPr="00E60BA0" w:rsidRDefault="004F3010" w:rsidP="008A067C"/>
        </w:tc>
        <w:sdt>
          <w:sdtPr>
            <w:id w:val="-2080125462"/>
            <w:placeholder>
              <w:docPart w:val="F6774178B8354BD8B19E683856059533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26FCDCEE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4DB46F7A" w14:textId="77777777" w:rsidR="004F3010" w:rsidRPr="00E60BA0" w:rsidRDefault="004F3010" w:rsidP="008A067C"/>
        </w:tc>
        <w:sdt>
          <w:sdtPr>
            <w:id w:val="-89863237"/>
            <w:placeholder>
              <w:docPart w:val="007A9DF2F746467EAD33CD6BD4807555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1E256D12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1CD60589" w14:textId="77777777" w:rsidR="004F3010" w:rsidRPr="00E60BA0" w:rsidRDefault="004F3010" w:rsidP="008A067C"/>
        </w:tc>
      </w:tr>
    </w:tbl>
    <w:p w14:paraId="4909B780" w14:textId="77777777" w:rsidR="004F3010" w:rsidRDefault="004F3010" w:rsidP="00AA0737">
      <w:pPr>
        <w:pStyle w:val="Textoindependiente"/>
        <w:sectPr w:rsidR="004F3010" w:rsidSect="004F3010">
          <w:headerReference w:type="default" r:id="rId45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47CD4E11" w14:textId="77777777" w:rsidTr="00E60BA0">
        <w:trPr>
          <w:trHeight w:val="2829"/>
          <w:jc w:val="center"/>
        </w:trPr>
        <w:sdt>
          <w:sdtPr>
            <w:id w:val="451447016"/>
            <w:placeholder>
              <w:docPart w:val="8960F1DA44F24698BAAE11A18E7AF21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14D19852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5D0D7D13" w14:textId="77777777" w:rsidTr="00AA0737">
        <w:trPr>
          <w:jc w:val="center"/>
        </w:trPr>
        <w:tc>
          <w:tcPr>
            <w:tcW w:w="12960" w:type="dxa"/>
            <w:gridSpan w:val="5"/>
          </w:tcPr>
          <w:p w14:paraId="2A38B892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Como Medico Veterinario</w:t>
            </w:r>
            <w:r w:rsidRPr="00E60BA0">
              <w:t xml:space="preserve"> </w:t>
            </w:r>
          </w:p>
        </w:tc>
      </w:tr>
      <w:tr w:rsidR="004F3010" w:rsidRPr="00E60BA0" w14:paraId="0BC19E5B" w14:textId="77777777" w:rsidTr="00AA0737">
        <w:trPr>
          <w:jc w:val="center"/>
        </w:trPr>
        <w:sdt>
          <w:sdtPr>
            <w:id w:val="-1811152666"/>
            <w:placeholder>
              <w:docPart w:val="A1B1E680E862428983540D6E6EB766BC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6984190B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6A4CEF02" w14:textId="77777777" w:rsidTr="00AA0737">
        <w:trPr>
          <w:jc w:val="center"/>
        </w:trPr>
        <w:tc>
          <w:tcPr>
            <w:tcW w:w="12960" w:type="dxa"/>
            <w:gridSpan w:val="5"/>
          </w:tcPr>
          <w:p w14:paraId="1DE4B6FE" w14:textId="3D7DD3D5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David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Dominguez Moreno</w:t>
            </w:r>
          </w:p>
        </w:tc>
      </w:tr>
      <w:tr w:rsidR="004F3010" w:rsidRPr="00E60BA0" w14:paraId="530F183D" w14:textId="77777777" w:rsidTr="00AA0737">
        <w:trPr>
          <w:trHeight w:val="1652"/>
          <w:jc w:val="center"/>
        </w:trPr>
        <w:sdt>
          <w:sdtPr>
            <w:id w:val="-1356107390"/>
            <w:placeholder>
              <w:docPart w:val="ED3BA3FF323F4E5D9AA887FFE6F3FCB7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247A1D88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7BCBC345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00979C60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0521C4D7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7B891610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55205939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550BD1D2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417D57A1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12D368A2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5356BD08" w14:textId="77777777" w:rsidR="004F3010" w:rsidRPr="00E60BA0" w:rsidRDefault="004F3010" w:rsidP="008A067C"/>
        </w:tc>
        <w:sdt>
          <w:sdtPr>
            <w:id w:val="-512753335"/>
            <w:placeholder>
              <w:docPart w:val="0332066C3D6D4D27819E3223FA0E48D4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419EB18D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000E44C5" w14:textId="77777777" w:rsidR="004F3010" w:rsidRPr="00E60BA0" w:rsidRDefault="004F3010" w:rsidP="008A067C"/>
        </w:tc>
        <w:sdt>
          <w:sdtPr>
            <w:id w:val="-1859494973"/>
            <w:placeholder>
              <w:docPart w:val="900A3B56EAC741638A8E1DA89BD11C2D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3E70E52D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0C14BE41" w14:textId="77777777" w:rsidR="004F3010" w:rsidRPr="00E60BA0" w:rsidRDefault="004F3010" w:rsidP="008A067C"/>
        </w:tc>
      </w:tr>
    </w:tbl>
    <w:p w14:paraId="5361B7FD" w14:textId="77777777" w:rsidR="004F3010" w:rsidRDefault="004F3010" w:rsidP="00AA0737">
      <w:pPr>
        <w:pStyle w:val="Textoindependiente"/>
        <w:sectPr w:rsidR="004F3010" w:rsidSect="004F3010">
          <w:headerReference w:type="default" r:id="rId46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28C50FEB" w14:textId="77777777" w:rsidTr="00E60BA0">
        <w:trPr>
          <w:trHeight w:val="2829"/>
          <w:jc w:val="center"/>
        </w:trPr>
        <w:sdt>
          <w:sdtPr>
            <w:id w:val="494765550"/>
            <w:placeholder>
              <w:docPart w:val="B84DDDF1AB4D45BF8A83D118C9AF0380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66DC3408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4A1FA85B" w14:textId="77777777" w:rsidTr="00AA0737">
        <w:trPr>
          <w:jc w:val="center"/>
        </w:trPr>
        <w:tc>
          <w:tcPr>
            <w:tcW w:w="12960" w:type="dxa"/>
            <w:gridSpan w:val="5"/>
          </w:tcPr>
          <w:p w14:paraId="2B006B43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1° Lugar En Como Jinete</w:t>
            </w:r>
            <w:r w:rsidRPr="00E60BA0">
              <w:t xml:space="preserve"> </w:t>
            </w:r>
          </w:p>
        </w:tc>
      </w:tr>
      <w:tr w:rsidR="004F3010" w:rsidRPr="00E60BA0" w14:paraId="4AB7AD22" w14:textId="77777777" w:rsidTr="00AA0737">
        <w:trPr>
          <w:jc w:val="center"/>
        </w:trPr>
        <w:sdt>
          <w:sdtPr>
            <w:id w:val="1235123698"/>
            <w:placeholder>
              <w:docPart w:val="A0AEC673C865458BB9DD2433FB06C912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3B8A7BAF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739CFB26" w14:textId="77777777" w:rsidTr="00AA0737">
        <w:trPr>
          <w:jc w:val="center"/>
        </w:trPr>
        <w:tc>
          <w:tcPr>
            <w:tcW w:w="12960" w:type="dxa"/>
            <w:gridSpan w:val="5"/>
          </w:tcPr>
          <w:p w14:paraId="0379D2EA" w14:textId="1F346986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Amado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Carrillo Fuentes</w:t>
            </w:r>
          </w:p>
        </w:tc>
      </w:tr>
      <w:tr w:rsidR="004F3010" w:rsidRPr="00E60BA0" w14:paraId="38DA8FB6" w14:textId="77777777" w:rsidTr="00AA0737">
        <w:trPr>
          <w:trHeight w:val="1652"/>
          <w:jc w:val="center"/>
        </w:trPr>
        <w:sdt>
          <w:sdtPr>
            <w:id w:val="370801500"/>
            <w:placeholder>
              <w:docPart w:val="78F25611665C4B219E714AEBC174E9E7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685BDE15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2763C072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5737F491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33C7F8BB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199DFFF1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5D708A81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417E5B6B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2785E892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17522C9C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18AE3C1D" w14:textId="77777777" w:rsidR="004F3010" w:rsidRPr="00E60BA0" w:rsidRDefault="004F3010" w:rsidP="008A067C"/>
        </w:tc>
        <w:sdt>
          <w:sdtPr>
            <w:id w:val="1595976772"/>
            <w:placeholder>
              <w:docPart w:val="0451826D70ED4CFB8D309B9455FBCE40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F44EB6A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42083B44" w14:textId="77777777" w:rsidR="004F3010" w:rsidRPr="00E60BA0" w:rsidRDefault="004F3010" w:rsidP="008A067C"/>
        </w:tc>
        <w:sdt>
          <w:sdtPr>
            <w:id w:val="387387606"/>
            <w:placeholder>
              <w:docPart w:val="268A09DCBDA74F9D93470ED5031F203A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50D67FFC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4FF8D00C" w14:textId="77777777" w:rsidR="004F3010" w:rsidRPr="00E60BA0" w:rsidRDefault="004F3010" w:rsidP="008A067C"/>
        </w:tc>
      </w:tr>
    </w:tbl>
    <w:p w14:paraId="468624C1" w14:textId="77777777" w:rsidR="004F3010" w:rsidRDefault="004F3010" w:rsidP="00AA0737">
      <w:pPr>
        <w:pStyle w:val="Textoindependiente"/>
        <w:sectPr w:rsidR="004F3010" w:rsidSect="004F3010">
          <w:headerReference w:type="default" r:id="rId47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4F3010" w:rsidRPr="00E60BA0" w14:paraId="6F0108A4" w14:textId="77777777" w:rsidTr="00E60BA0">
        <w:trPr>
          <w:trHeight w:val="2829"/>
          <w:jc w:val="center"/>
        </w:trPr>
        <w:sdt>
          <w:sdtPr>
            <w:id w:val="381759994"/>
            <w:placeholder>
              <w:docPart w:val="E2130FA7F5E24B63905CB22FE8C39842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bottom"/>
              </w:tcPr>
              <w:p w14:paraId="233CCFEA" w14:textId="77777777" w:rsidR="004F3010" w:rsidRPr="00E60BA0" w:rsidRDefault="004F3010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4F3010" w:rsidRPr="00E60BA0" w14:paraId="6ACE2245" w14:textId="77777777" w:rsidTr="00AA0737">
        <w:trPr>
          <w:jc w:val="center"/>
        </w:trPr>
        <w:tc>
          <w:tcPr>
            <w:tcW w:w="12960" w:type="dxa"/>
            <w:gridSpan w:val="5"/>
          </w:tcPr>
          <w:p w14:paraId="15B5641B" w14:textId="77777777" w:rsidR="004F3010" w:rsidRPr="00E60BA0" w:rsidRDefault="004F3010" w:rsidP="00AA0737">
            <w:pPr>
              <w:pStyle w:val="Subttulo"/>
            </w:pPr>
            <w:r w:rsidRPr="006B666C">
              <w:rPr>
                <w:noProof/>
              </w:rPr>
              <w:t>3° Lugar En Las Olimpiadas</w:t>
            </w:r>
            <w:r w:rsidRPr="00E60BA0">
              <w:t xml:space="preserve"> </w:t>
            </w:r>
          </w:p>
        </w:tc>
      </w:tr>
      <w:tr w:rsidR="004F3010" w:rsidRPr="00E60BA0" w14:paraId="4D585079" w14:textId="77777777" w:rsidTr="00AA0737">
        <w:trPr>
          <w:jc w:val="center"/>
        </w:trPr>
        <w:sdt>
          <w:sdtPr>
            <w:id w:val="-1622227963"/>
            <w:placeholder>
              <w:docPart w:val="CE550D3B2B7E45A38186275050A25A4F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01058F55" w14:textId="77777777" w:rsidR="004F3010" w:rsidRPr="00E60BA0" w:rsidRDefault="004F3010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4F3010" w:rsidRPr="00E60BA0" w14:paraId="2C298D57" w14:textId="77777777" w:rsidTr="00AA0737">
        <w:trPr>
          <w:jc w:val="center"/>
        </w:trPr>
        <w:tc>
          <w:tcPr>
            <w:tcW w:w="12960" w:type="dxa"/>
            <w:gridSpan w:val="5"/>
          </w:tcPr>
          <w:p w14:paraId="50140C52" w14:textId="38C0F6AC" w:rsidR="004F3010" w:rsidRPr="00E60BA0" w:rsidRDefault="004F3010" w:rsidP="00AA0737">
            <w:pPr>
              <w:pStyle w:val="Nombre"/>
            </w:pPr>
            <w:r w:rsidRPr="006B666C">
              <w:rPr>
                <w:noProof/>
              </w:rPr>
              <w:t>Armando</w:t>
            </w:r>
            <w:r>
              <w:rPr>
                <w:noProof/>
              </w:rPr>
              <w:t xml:space="preserve"> </w:t>
            </w:r>
            <w:r w:rsidRPr="006B666C">
              <w:rPr>
                <w:noProof/>
              </w:rPr>
              <w:t>Moreno Moreno</w:t>
            </w:r>
          </w:p>
        </w:tc>
      </w:tr>
      <w:tr w:rsidR="004F3010" w:rsidRPr="00E60BA0" w14:paraId="37F2D6DA" w14:textId="77777777" w:rsidTr="00AA0737">
        <w:trPr>
          <w:trHeight w:val="1652"/>
          <w:jc w:val="center"/>
        </w:trPr>
        <w:sdt>
          <w:sdtPr>
            <w:id w:val="1832405127"/>
            <w:placeholder>
              <w:docPart w:val="299E0ACA7F44492B96062B9E46D42A2D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  <w:vAlign w:val="center"/>
              </w:tcPr>
              <w:p w14:paraId="51201D7E" w14:textId="77777777" w:rsidR="004F3010" w:rsidRPr="00E60BA0" w:rsidRDefault="004F3010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58185146" w14:textId="77777777" w:rsidR="004F3010" w:rsidRPr="00E60BA0" w:rsidRDefault="004F3010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4F3010" w:rsidRPr="00E60BA0" w14:paraId="153FB97F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7A293CAA" w14:textId="77777777" w:rsidR="004F3010" w:rsidRPr="00E60BA0" w:rsidRDefault="004F3010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1B092CF0" w14:textId="77777777" w:rsidR="004F3010" w:rsidRPr="00E60BA0" w:rsidRDefault="004F3010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4A0DAB4F" w14:textId="77777777" w:rsidR="004F3010" w:rsidRPr="00E60BA0" w:rsidRDefault="004F3010" w:rsidP="00AA0737"/>
        </w:tc>
        <w:tc>
          <w:tcPr>
            <w:tcW w:w="3330" w:type="dxa"/>
            <w:vAlign w:val="bottom"/>
          </w:tcPr>
          <w:p w14:paraId="0971D16A" w14:textId="77777777" w:rsidR="004F3010" w:rsidRPr="00E60BA0" w:rsidRDefault="004F3010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6E7B8F92" w14:textId="77777777" w:rsidR="004F3010" w:rsidRPr="00E60BA0" w:rsidRDefault="004F3010" w:rsidP="00AA0737">
            <w:pPr>
              <w:jc w:val="left"/>
            </w:pPr>
          </w:p>
        </w:tc>
      </w:tr>
      <w:tr w:rsidR="004F3010" w:rsidRPr="00E60BA0" w14:paraId="22DA1ADD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48BBEE84" w14:textId="77777777" w:rsidR="004F3010" w:rsidRPr="00E60BA0" w:rsidRDefault="004F3010" w:rsidP="008A067C"/>
        </w:tc>
        <w:sdt>
          <w:sdtPr>
            <w:id w:val="-1015228710"/>
            <w:placeholder>
              <w:docPart w:val="BFB0A5D3981A4BC9BC720D289BE9BB81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6CBA0C53" w14:textId="77777777" w:rsidR="004F3010" w:rsidRPr="00E60BA0" w:rsidRDefault="004F3010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3877CC35" w14:textId="77777777" w:rsidR="004F3010" w:rsidRPr="00E60BA0" w:rsidRDefault="004F3010" w:rsidP="008A067C"/>
        </w:tc>
        <w:sdt>
          <w:sdtPr>
            <w:id w:val="-791436586"/>
            <w:placeholder>
              <w:docPart w:val="AE8295899FFE42ACBF7DC4BD59E240F5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6E1D110" w14:textId="77777777" w:rsidR="004F3010" w:rsidRPr="00E60BA0" w:rsidRDefault="004F3010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001E3B6B" w14:textId="77777777" w:rsidR="004F3010" w:rsidRPr="00E60BA0" w:rsidRDefault="004F3010" w:rsidP="008A067C"/>
        </w:tc>
      </w:tr>
    </w:tbl>
    <w:p w14:paraId="24456376" w14:textId="77777777" w:rsidR="004F3010" w:rsidRDefault="004F3010" w:rsidP="00AA0737">
      <w:pPr>
        <w:pStyle w:val="Textoindependiente"/>
        <w:sectPr w:rsidR="004F3010" w:rsidSect="004F3010">
          <w:headerReference w:type="default" r:id="rId48"/>
          <w:pgSz w:w="16838" w:h="11906" w:orient="landscape" w:code="9"/>
          <w:pgMar w:top="1138" w:right="1440" w:bottom="360" w:left="1440" w:header="720" w:footer="720" w:gutter="0"/>
          <w:pgNumType w:start="1"/>
          <w:cols w:space="720"/>
          <w:noEndnote/>
          <w:docGrid w:linePitch="381"/>
        </w:sectPr>
      </w:pPr>
    </w:p>
    <w:p w14:paraId="15055932" w14:textId="5DC3F8C7" w:rsidR="004F3010" w:rsidRPr="00E60BA0" w:rsidRDefault="004F3010" w:rsidP="00AA0737">
      <w:pPr>
        <w:pStyle w:val="Textoindependiente"/>
      </w:pPr>
      <w:r>
        <w:tab/>
      </w:r>
    </w:p>
    <w:sectPr w:rsidR="004F3010" w:rsidRPr="00E60BA0" w:rsidSect="004F3010">
      <w:headerReference w:type="default" r:id="rId49"/>
      <w:type w:val="continuous"/>
      <w:pgSz w:w="16838" w:h="11906" w:orient="landscape" w:code="9"/>
      <w:pgMar w:top="1138" w:right="1440" w:bottom="360" w:left="1440" w:header="720" w:footer="720" w:gutter="0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EFC5A9" w14:textId="77777777" w:rsidR="004F3010" w:rsidRDefault="004F3010" w:rsidP="003F140B">
      <w:r>
        <w:separator/>
      </w:r>
    </w:p>
  </w:endnote>
  <w:endnote w:type="continuationSeparator" w:id="0">
    <w:p w14:paraId="67D34FC7" w14:textId="77777777" w:rsidR="004F3010" w:rsidRDefault="004F3010" w:rsidP="003F14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TKaiti">
    <w:charset w:val="86"/>
    <w:family w:val="auto"/>
    <w:pitch w:val="variable"/>
    <w:sig w:usb0="00000287" w:usb1="080F0000" w:usb2="00000010" w:usb3="00000000" w:csb0="0004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3B96E7" w14:textId="77777777" w:rsidR="004F3010" w:rsidRDefault="004F3010" w:rsidP="003F140B">
      <w:r>
        <w:separator/>
      </w:r>
    </w:p>
  </w:footnote>
  <w:footnote w:type="continuationSeparator" w:id="0">
    <w:p w14:paraId="2A0419EA" w14:textId="77777777" w:rsidR="004F3010" w:rsidRDefault="004F3010" w:rsidP="003F14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D79BB2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5BAE6D4B" wp14:editId="4DA3BD7F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7" name="Grupo 17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9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20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38" name="Grupo 38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39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9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0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1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2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3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05620384" id="Grupo 17" o:spid="_x0000_s1026" alt="Formas de esquina y marco del diseño de fondo" style="position:absolute;margin-left:0;margin-top:0;width:796.25pt;height:617.05pt;z-index:251663360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38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62336" behindDoc="1" locked="0" layoutInCell="1" allowOverlap="1" wp14:anchorId="1DA99684" wp14:editId="0E00169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54" name="Imagen 54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0A8F2B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91008" behindDoc="0" locked="0" layoutInCell="1" allowOverlap="1" wp14:anchorId="28B6FD49" wp14:editId="0F1FB190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271" name="Grupo 271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272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273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7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90" name="Grupo 290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291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2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3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4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5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6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05A2355D" id="Grupo 271" o:spid="_x0000_s1026" alt="Formas de esquina y marco del diseño de fondo" style="position:absolute;margin-left:0;margin-top:0;width:796.25pt;height:617.05pt;z-index:251691008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bOx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SawO+ZcATk8gcAAP//AwBQSwECLQAUAAYACAAAACEA2+H2y+4AAACFAQAAEwAAAAAAAAAA&#10;AAAAAAAAAAAAW0NvbnRlbnRfVHlwZXNdLnhtbFBLAQItABQABgAIAAAAIQBa9CxbvwAAABUBAAAL&#10;AAAAAAAAAAAAAAAAAB8BAABfcmVscy8ucmVsc1BLAQItABQABgAIAAAAIQBXebOxxQAAANwAAAAP&#10;AAAAAAAAAAAAAAAAAAcCAABkcnMvZG93bnJldi54bWxQSwUGAAAAAAMAAwC3AAAA+Q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290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26n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fjgTjoBcPQEAAP//AwBQSwECLQAUAAYACAAAACEA2+H2y+4AAACFAQAAEwAAAAAAAAAAAAAA&#10;AAAAAAAAW0NvbnRlbnRfVHlwZXNdLnhtbFBLAQItABQABgAIAAAAIQBa9CxbvwAAABUBAAALAAAA&#10;AAAAAAAAAAAAAB8BAABfcmVscy8ucmVsc1BLAQItABQABgAIAAAAIQB4626nwgAAANwAAAAPAAAA&#10;AAAAAAAAAAAAAAcCAABkcnMvZG93bnJldi54bWxQSwUGAAAAAAMAAwC3AAAA9g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89984" behindDoc="1" locked="0" layoutInCell="1" allowOverlap="1" wp14:anchorId="4DEBA532" wp14:editId="642D5EBB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297" name="Imagen 297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C461B3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94080" behindDoc="0" locked="0" layoutInCell="1" allowOverlap="1" wp14:anchorId="3B981788" wp14:editId="54CB8FF3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298" name="Grupo 298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299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300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317" name="Grupo 317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318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9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0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1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2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3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49E39A31" id="Grupo 298" o:spid="_x0000_s1026" alt="Formas de esquina y marco del diseño de fondo" style="position:absolute;margin-left:0;margin-top:0;width:796.25pt;height:617.05pt;z-index:251694080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cc6xQAAANw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JxO4XkmHAG5eAAAAP//AwBQSwECLQAUAAYACAAAACEA2+H2y+4AAACFAQAAEwAAAAAAAAAA&#10;AAAAAAAAAAAAW0NvbnRlbnRfVHlwZXNdLnhtbFBLAQItABQABgAIAAAAIQBa9CxbvwAAABUBAAAL&#10;AAAAAAAAAAAAAAAAAB8BAABfcmVscy8ucmVsc1BLAQItABQABgAIAAAAIQDp0cc6xQAAANwAAAAP&#10;AAAAAAAAAAAAAAAAAAcCAABkcnMvZG93bnJldi54bWxQSwUGAAAAAAMAAwC3AAAA+Q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317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PoU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GavMLtTDgCcnkFAAD//wMAUEsBAi0AFAAGAAgAAAAhANvh9svuAAAAhQEAABMAAAAAAAAA&#10;AAAAAAAAAAAAAFtDb250ZW50X1R5cGVzXS54bWxQSwECLQAUAAYACAAAACEAWvQsW78AAAAVAQAA&#10;CwAAAAAAAAAAAAAAAAAfAQAAX3JlbHMvLnJlbHNQSwECLQAUAAYACAAAACEA7DD6FM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93056" behindDoc="1" locked="0" layoutInCell="1" allowOverlap="1" wp14:anchorId="205E4B6D" wp14:editId="5C804886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324" name="Imagen 324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51D953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97152" behindDoc="0" locked="0" layoutInCell="1" allowOverlap="1" wp14:anchorId="406B11CC" wp14:editId="6696A622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325" name="Grupo 325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326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327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5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9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344" name="Grupo 344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345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6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7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8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9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0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3C2E982A" id="Grupo 325" o:spid="_x0000_s1026" alt="Formas de esquina y marco del diseño de fondo" style="position:absolute;margin-left:0;margin-top:0;width:796.25pt;height:617.05pt;z-index:25169715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344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t+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D1FLfs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96128" behindDoc="1" locked="0" layoutInCell="1" allowOverlap="1" wp14:anchorId="3C705D30" wp14:editId="3DB3D76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351" name="Imagen 351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2C8DE4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00224" behindDoc="0" locked="0" layoutInCell="1" allowOverlap="1" wp14:anchorId="375C3409" wp14:editId="67450307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352" name="Grupo 352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353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354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7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371" name="Grupo 371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372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3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4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5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6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7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39B88237" id="Grupo 352" o:spid="_x0000_s1026" alt="Formas de esquina y marco del diseño de fondo" style="position:absolute;margin-left:0;margin-top:0;width:796.25pt;height:617.05pt;z-index:251700224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371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99200" behindDoc="1" locked="0" layoutInCell="1" allowOverlap="1" wp14:anchorId="5D920180" wp14:editId="45508329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378" name="Imagen 378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3EDD50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03296" behindDoc="0" locked="0" layoutInCell="1" allowOverlap="1" wp14:anchorId="3CC498CE" wp14:editId="5D26F9AA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379" name="Grupo 379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380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381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398" name="Grupo 398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399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00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01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02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03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04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2B87661E" id="Grupo 379" o:spid="_x0000_s1026" alt="Formas de esquina y marco del diseño de fondo" style="position:absolute;margin-left:0;margin-top:0;width:796.25pt;height:617.05pt;z-index:251703296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/fn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/HAmHAGZ/gMAAP//AwBQSwECLQAUAAYACAAAACEA2+H2y+4AAACFAQAAEwAAAAAAAAAAAAAA&#10;AAAAAAAAW0NvbnRlbnRfVHlwZXNdLnhtbFBLAQItABQABgAIAAAAIQBa9CxbvwAAABUBAAALAAAA&#10;AAAAAAAAAAAAAB8BAABfcmVscy8ucmVsc1BLAQItABQABgAIAAAAIQCL0/fnwgAAANwAAAAPAAAA&#10;AAAAAAAAAAAAAAcCAABkcnMvZG93bnJldi54bWxQSwUGAAAAAAMAAwC3AAAA9g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398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G08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bTgTjoBcPAEAAP//AwBQSwECLQAUAAYACAAAACEA2+H2y+4AAACFAQAAEwAAAAAAAAAAAAAA&#10;AAAAAAAAW0NvbnRlbnRfVHlwZXNdLnhtbFBLAQItABQABgAIAAAAIQBa9CxbvwAAABUBAAALAAAA&#10;AAAAAAAAAAAAAB8BAABfcmVscy8ucmVsc1BLAQItABQABgAIAAAAIQDwfG08wgAAANwAAAAPAAAA&#10;AAAAAAAAAAAAAAcCAABkcnMvZG93bnJldi54bWxQSwUGAAAAAAMAAwC3AAAA9g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02272" behindDoc="1" locked="0" layoutInCell="1" allowOverlap="1" wp14:anchorId="3B44DF00" wp14:editId="5C2BE096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405" name="Imagen 405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F4A959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06368" behindDoc="0" locked="0" layoutInCell="1" allowOverlap="1" wp14:anchorId="1A53AF50" wp14:editId="17795B38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406" name="Grupo 406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407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408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425" name="Grupo 425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426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27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28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29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30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31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0F3CB85F" id="Grupo 406" o:spid="_x0000_s1026" alt="Formas de esquina y marco del diseño de fondo" style="position:absolute;margin-left:0;margin-top:0;width:796.25pt;height:617.05pt;z-index:251706368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6GsxgAAANw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WzeH3TDgCcvUDAAD//wMAUEsBAi0AFAAGAAgAAAAhANvh9svuAAAAhQEAABMAAAAAAAAA&#10;AAAAAAAAAAAAAFtDb250ZW50X1R5cGVzXS54bWxQSwECLQAUAAYACAAAACEAWvQsW78AAAAVAQAA&#10;CwAAAAAAAAAAAAAAAAAfAQAAX3JlbHMvLnJlbHNQSwECLQAUAAYACAAAACEAqUOhrM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425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MYg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ZpPB7JhwBuf4BAAD//wMAUEsBAi0AFAAGAAgAAAAhANvh9svuAAAAhQEAABMAAAAAAAAA&#10;AAAAAAAAAAAAAFtDb250ZW50X1R5cGVzXS54bWxQSwECLQAUAAYACAAAACEAWvQsW78AAAAVAQAA&#10;CwAAAAAAAAAAAAAAAAAfAQAAX3JlbHMvLnJlbHNQSwECLQAUAAYACAAAACEAfWjGIM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05344" behindDoc="1" locked="0" layoutInCell="1" allowOverlap="1" wp14:anchorId="25AD2DF1" wp14:editId="7FC82BAC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432" name="Imagen 432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AADB95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09440" behindDoc="0" locked="0" layoutInCell="1" allowOverlap="1" wp14:anchorId="3D405D5F" wp14:editId="694AD0F6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433" name="Grupo 433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434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435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452" name="Grupo 452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453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54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55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56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57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58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1BC58A7A" id="Grupo 433" o:spid="_x0000_s1026" alt="Formas de esquina y marco del diseño de fondo" style="position:absolute;margin-left:0;margin-top:0;width:796.25pt;height:617.05pt;z-index:251709440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fVm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dpvB7JhwBuf4BAAD//wMAUEsBAi0AFAAGAAgAAAAhANvh9svuAAAAhQEAABMAAAAAAAAA&#10;AAAAAAAAAAAAAFtDb250ZW50X1R5cGVzXS54bWxQSwECLQAUAAYACAAAACEAWvQsW78AAAAVAQAA&#10;CwAAAAAAAAAAAAAAAAAfAQAAX3JlbHMvLnJlbHNQSwECLQAUAAYACAAAACEAl/31Zs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452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08416" behindDoc="1" locked="0" layoutInCell="1" allowOverlap="1" wp14:anchorId="763F6A32" wp14:editId="79D9F187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459" name="Imagen 459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DB4F02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12512" behindDoc="0" locked="0" layoutInCell="1" allowOverlap="1" wp14:anchorId="3913C181" wp14:editId="45F33646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460" name="Grupo 460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461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462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479" name="Grupo 479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480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81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82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83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84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85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74632B4B" id="Grupo 460" o:spid="_x0000_s1026" alt="Formas de esquina y marco del diseño de fondo" style="position:absolute;margin-left:0;margin-top:0;width:796.25pt;height:617.05pt;z-index:25171251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479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11488" behindDoc="1" locked="0" layoutInCell="1" allowOverlap="1" wp14:anchorId="1E75EF0D" wp14:editId="2D609479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486" name="Imagen 486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172116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15584" behindDoc="0" locked="0" layoutInCell="1" allowOverlap="1" wp14:anchorId="6D2CBC1F" wp14:editId="6839ED1E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487" name="Grupo 487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488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489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06" name="Grupo 506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507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08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09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10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11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12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38FC875A" id="Grupo 487" o:spid="_x0000_s1026" alt="Formas de esquina y marco del diseño de fondo" style="position:absolute;margin-left:0;margin-top:0;width:796.25pt;height:617.05pt;z-index:251715584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506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14560" behindDoc="1" locked="0" layoutInCell="1" allowOverlap="1" wp14:anchorId="114A7B7B" wp14:editId="716FE08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513" name="Imagen 513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8063E9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18656" behindDoc="0" locked="0" layoutInCell="1" allowOverlap="1" wp14:anchorId="6C05290D" wp14:editId="1D04D6BB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514" name="Grupo 514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515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516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0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1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2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3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4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2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3" name="Grupo 533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534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35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36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37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38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39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A51CCDF" id="Grupo 514" o:spid="_x0000_s1026" alt="Formas de esquina y marco del diseño de fondo" style="position:absolute;margin-left:0;margin-top:0;width:796.25pt;height:617.05pt;z-index:251718656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QM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zA80w4AnL2AAAA//8DAFBLAQItABQABgAIAAAAIQDb4fbL7gAAAIUBAAATAAAAAAAAAAAA&#10;AAAAAAAAAABbQ29udGVudF9UeXBlc10ueG1sUEsBAi0AFAAGAAgAAAAhAFr0LFu/AAAAFQEAAAsA&#10;AAAAAAAAAAAAAAAAHwEAAF9yZWxzLy5yZWxzUEsBAi0AFAAGAAgAAAAhAMXlAwDEAAAA3AAAAA8A&#10;AAAAAAAAAAAAAAAABwIAAGRycy9kb3ducmV2LnhtbFBLBQYAAAAAAwADALcAAAD4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533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WKP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mCUJPM+EIyBX/wAAAP//AwBQSwECLQAUAAYACAAAACEA2+H2y+4AAACFAQAAEwAAAAAAAAAA&#10;AAAAAAAAAAAAW0NvbnRlbnRfVHlwZXNdLnhtbFBLAQItABQABgAIAAAAIQBa9CxbvwAAABUBAAAL&#10;AAAAAAAAAAAAAAAAAB8BAABfcmVscy8ucmVsc1BLAQItABQABgAIAAAAIQBu9WKP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17632" behindDoc="1" locked="0" layoutInCell="1" allowOverlap="1" wp14:anchorId="5DAE72EA" wp14:editId="087B509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540" name="Imagen 540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C1A270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46EF053" wp14:editId="1F0681B6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55" name="Grupo 55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56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57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74" name="Grupo 74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75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6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7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8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9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0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19448349" id="Grupo 55" o:spid="_x0000_s1026" alt="Formas de esquina y marco del diseño de fondo" style="position:absolute;margin-left:0;margin-top:0;width:796.25pt;height:617.05pt;z-index:25166643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74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65408" behindDoc="1" locked="0" layoutInCell="1" allowOverlap="1" wp14:anchorId="57AAE9A0" wp14:editId="52D1760A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81" name="Imagen 81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16CC18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21728" behindDoc="0" locked="0" layoutInCell="1" allowOverlap="1" wp14:anchorId="7DCF01DF" wp14:editId="0987CC7D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541" name="Grupo 541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542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543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2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3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4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5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6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8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9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60" name="Grupo 560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561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62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63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64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65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66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5C244282" id="Grupo 541" o:spid="_x0000_s1026" alt="Formas de esquina y marco del diseño de fondo" style="position:absolute;margin-left:0;margin-top:0;width:796.25pt;height:617.05pt;z-index:251721728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7R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0hfFvB7JhwBuf4BAAD//wMAUEsBAi0AFAAGAAgAAAAhANvh9svuAAAAhQEAABMAAAAAAAAA&#10;AAAAAAAAAAAAAFtDb250ZW50X1R5cGVzXS54bWxQSwECLQAUAAYACAAAACEAWvQsW78AAAAVAQAA&#10;CwAAAAAAAAAAAAAAAAAfAQAAX3JlbHMvLnJlbHNQSwECLQAUAAYACAAAACEAWb+0ac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560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NPl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zBdhfjgTjoBMnwAAAP//AwBQSwECLQAUAAYACAAAACEA2+H2y+4AAACFAQAAEwAAAAAAAAAAAAAA&#10;AAAAAAAAW0NvbnRlbnRfVHlwZXNdLnhtbFBLAQItABQABgAIAAAAIQBa9CxbvwAAABUBAAALAAAA&#10;AAAAAAAAAAAAAB8BAABfcmVscy8ucmVsc1BLAQItABQABgAIAAAAIQCNlNPlwgAAANwAAAAPAAAA&#10;AAAAAAAAAAAAAAcCAABkcnMvZG93bnJldi54bWxQSwUGAAAAAAMAAwC3AAAA9g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20704" behindDoc="1" locked="0" layoutInCell="1" allowOverlap="1" wp14:anchorId="39BC9048" wp14:editId="11F7EED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567" name="Imagen 567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4CCA73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24800" behindDoc="0" locked="0" layoutInCell="1" allowOverlap="1" wp14:anchorId="6F91F83B" wp14:editId="4DECD8A2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568" name="Grupo 568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569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570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9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3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5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87" name="Grupo 587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588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89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90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91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92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593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3E86BA36" id="Grupo 568" o:spid="_x0000_s1026" alt="Formas de esquina y marco del diseño de fondo" style="position:absolute;margin-left:0;margin-top:0;width:796.25pt;height:617.05pt;z-index:251724800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np4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fgHnmfCEZDzBwAAAP//AwBQSwECLQAUAAYACAAAACEA2+H2y+4AAACFAQAAEwAAAAAAAAAA&#10;AAAAAAAAAAAAW0NvbnRlbnRfVHlwZXNdLnhtbFBLAQItABQABgAIAAAAIQBa9CxbvwAAABUBAAAL&#10;AAAAAAAAAAAAAAAAAB8BAABfcmVscy8ucmVsc1BLAQItABQABgAIAAAAIQAcrnp4xQAAANwAAAAP&#10;AAAAAAAAAAAAAAAAAAcCAABkcnMvZG93bnJldi54bWxQSwUGAAAAAAMAAwC3AAAA+Q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587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a1r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vFsCs8z4QjI5QMAAP//AwBQSwECLQAUAAYACAAAACEA2+H2y+4AAACFAQAAEwAAAAAAAAAA&#10;AAAAAAAAAAAAW0NvbnRlbnRfVHlwZXNdLnhtbFBLAQItABQABgAIAAAAIQBa9CxbvwAAABUBAAAL&#10;AAAAAAAAAAAAAAAAAB8BAABfcmVscy8ucmVsc1BLAQItABQABgAIAAAAIQCyca1r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23776" behindDoc="1" locked="0" layoutInCell="1" allowOverlap="1" wp14:anchorId="123F9998" wp14:editId="2CF40E6C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594" name="Imagen 594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F963F9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27872" behindDoc="0" locked="0" layoutInCell="1" allowOverlap="1" wp14:anchorId="29DA1389" wp14:editId="2E2C417E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595" name="Grupo 595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596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597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9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5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8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0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1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2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3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614" name="Grupo 614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615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16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17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18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19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20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402EA1FC" id="Grupo 595" o:spid="_x0000_s1026" alt="Formas de esquina y marco del diseño de fondo" style="position:absolute;margin-left:0;margin-top:0;width:796.25pt;height:617.05pt;z-index:25172787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4t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c8YnmfCEZDzBwAAAP//AwBQSwECLQAUAAYACAAAACEA2+H2y+4AAACFAQAAEwAAAAAAAAAA&#10;AAAAAAAAAAAAW0NvbnRlbnRfVHlwZXNdLnhtbFBLAQItABQABgAIAAAAIQBa9CxbvwAAABUBAAAL&#10;AAAAAAAAAAAAAAAAAB8BAABfcmVscy8ucmVsc1BLAQItABQABgAIAAAAIQBY5J4txQAAANwAAAAP&#10;AAAAAAAAAAAAAAAAAAcCAABkcnMvZG93bnJldi54bWxQSwUGAAAAAAMAAwC3AAAA+Q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614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Mfn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jFL/B3JhwBufkFAAD//wMAUEsBAi0AFAAGAAgAAAAhANvh9svuAAAAhQEAABMAAAAAAAAA&#10;AAAAAAAAAAAAAFtDb250ZW50X1R5cGVzXS54bWxQSwECLQAUAAYACAAAACEAWvQsW78AAAAVAQAA&#10;CwAAAAAAAAAAAAAAAAAfAQAAX3JlbHMvLnJlbHNQSwECLQAUAAYACAAAACEAcYzH58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26848" behindDoc="1" locked="0" layoutInCell="1" allowOverlap="1" wp14:anchorId="72D946A0" wp14:editId="14776FC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621" name="Imagen 621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427FFE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30944" behindDoc="0" locked="0" layoutInCell="1" allowOverlap="1" wp14:anchorId="4506C389" wp14:editId="2F882DBF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622" name="Grupo 622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623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624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5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6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9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0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1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2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4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5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6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7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8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9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0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641" name="Grupo 641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642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43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44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45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46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47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C564088" id="Grupo 622" o:spid="_x0000_s1026" alt="Formas de esquina y marco del diseño de fondo" style="position:absolute;margin-left:0;margin-top:0;width:796.25pt;height:617.05pt;z-index:251730944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ZUu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2XgCzzPhCMjlAwAA//8DAFBLAQItABQABgAIAAAAIQDb4fbL7gAAAIUBAAATAAAAAAAAAAAA&#10;AAAAAAAAAABbQ29udGVudF9UeXBlc10ueG1sUEsBAi0AFAAGAAgAAAAhAFr0LFu/AAAAFQEAAAsA&#10;AAAAAAAAAAAAAAAAHwEAAF9yZWxzLy5yZWxzUEsBAi0AFAAGAAgAAAAhADAJlS7EAAAA3AAAAA8A&#10;AAAAAAAAAAAAAAAABwIAAGRycy9kb3ducmV2LnhtbFBLBQYAAAAAAwADALcAAAD4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641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Eti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i9xPB3JhwBufkFAAD//wMAUEsBAi0AFAAGAAgAAAAhANvh9svuAAAAhQEAABMAAAAAAAAA&#10;AAAAAAAAAAAAAFtDb250ZW50X1R5cGVzXS54bWxQSwECLQAUAAYACAAAACEAWvQsW78AAAAVAQAA&#10;CwAAAAAAAAAAAAAAAAAfAQAAX3JlbHMvLnJlbHNQSwECLQAUAAYACAAAACEAckhLYs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29920" behindDoc="1" locked="0" layoutInCell="1" allowOverlap="1" wp14:anchorId="164FBD19" wp14:editId="0C163137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648" name="Imagen 648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AD0C98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34016" behindDoc="0" locked="0" layoutInCell="1" allowOverlap="1" wp14:anchorId="4A6AC93F" wp14:editId="7DB74D8D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649" name="Grupo 649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650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651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3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4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7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9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0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1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2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4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5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6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7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668" name="Grupo 668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669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70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71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72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73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74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D33CD48" id="Grupo 649" o:spid="_x0000_s1026" alt="Formas de esquina y marco del diseño de fondo" style="position:absolute;margin-left:0;margin-top:0;width:796.25pt;height:617.05pt;z-index:251734016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Xgk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LOZhfjgTjoBMnwAAAP//AwBQSwECLQAUAAYACAAAACEA2+H2y+4AAACFAQAAEwAAAAAAAAAAAAAA&#10;AAAAAAAAW0NvbnRlbnRfVHlwZXNdLnhtbFBLAQItABQABgAIAAAAIQBa9CxbvwAAABUBAAALAAAA&#10;AAAAAAAAAAAAAB8BAABfcmVscy8ucmVsc1BLAQItABQABgAIAAAAIQCY3XgkwgAAANwAAAAPAAAA&#10;AAAAAAAAAAAAAAcCAABkcnMvZG93bnJldi54bWxQSwUGAAAAAAMAAwC3AAAA9g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668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76f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lYG86EIyA3TwAAAP//AwBQSwECLQAUAAYACAAAACEA2+H2y+4AAACFAQAAEwAAAAAAAAAAAAAA&#10;AAAAAAAAW0NvbnRlbnRfVHlwZXNdLnhtbFBLAQItABQABgAIAAAAIQBa9CxbvwAAABUBAAALAAAA&#10;AAAAAAAAAAAAAB8BAABfcmVscy8ucmVsc1BLAQItABQABgAIAAAAIQCox76fwgAAANwAAAAPAAAA&#10;AAAAAAAAAAAAAAcCAABkcnMvZG93bnJldi54bWxQSwUGAAAAAAMAAwC3AAAA9g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32992" behindDoc="1" locked="0" layoutInCell="1" allowOverlap="1" wp14:anchorId="7C2707FD" wp14:editId="006A792A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675" name="Imagen 675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F7E448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37088" behindDoc="0" locked="0" layoutInCell="1" allowOverlap="1" wp14:anchorId="0FB6E44D" wp14:editId="76611F9C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676" name="Grupo 676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677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678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9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0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1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3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4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5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6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7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8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9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0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1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2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3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4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695" name="Grupo 695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696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97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98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699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00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01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67B2321" id="Grupo 676" o:spid="_x0000_s1026" alt="Formas de esquina y marco del diseño de fondo" style="position:absolute;margin-left:0;margin-top:0;width:796.25pt;height:617.05pt;z-index:251737088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bww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DebOD3TDgC8vADAAD//wMAUEsBAi0AFAAGAAgAAAAhANvh9svuAAAAhQEAABMAAAAAAAAA&#10;AAAAAAAAAAAAAFtDb250ZW50X1R5cGVzXS54bWxQSwECLQAUAAYACAAAACEAWvQsW78AAAAVAQAA&#10;CwAAAAAAAAAAAAAAAAAfAQAAX3JlbHMvLnJlbHNQSwECLQAUAAYACAAAACEAXIG8MM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695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2Em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c8InmfCEZDzBwAAAP//AwBQSwECLQAUAAYACAAAACEA2+H2y+4AAACFAQAAEwAAAAAAAAAA&#10;AAAAAAAAAAAAW0NvbnRlbnRfVHlwZXNdLnhtbFBLAQItABQABgAIAAAAIQBa9CxbvwAAABUBAAAL&#10;AAAAAAAAAAAAAAAAAB8BAABfcmVscy8ucmVsc1BLAQItABQABgAIAAAAIQBzE2Em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36064" behindDoc="1" locked="0" layoutInCell="1" allowOverlap="1" wp14:anchorId="07068D83" wp14:editId="216F90C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702" name="Imagen 702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FCC2CA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40160" behindDoc="0" locked="0" layoutInCell="1" allowOverlap="1" wp14:anchorId="50116F31" wp14:editId="47E38949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703" name="Grupo 703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704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705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6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7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2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4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6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7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9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722" name="Grupo 722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723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24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25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26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27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28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7A562B84" id="Grupo 703" o:spid="_x0000_s1026" alt="Formas de esquina y marco del diseño de fondo" style="position:absolute;margin-left:0;margin-top:0;width:796.25pt;height:617.05pt;z-index:251740160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F6nxgAAANw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CP3uD3TDgCcvUDAAD//wMAUEsBAi0AFAAGAAgAAAAhANvh9svuAAAAhQEAABMAAAAAAAAA&#10;AAAAAAAAAAAAAFtDb250ZW50X1R5cGVzXS54bWxQSwECLQAUAAYACAAAACEAWvQsW78AAAAVAQAA&#10;CwAAAAAAAAAAAAAAAAAfAQAAX3JlbHMvLnJlbHNQSwECLQAUAAYACAAAACEAgrRep8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722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D8o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mSwO+ZcATk8gcAAP//AwBQSwECLQAUAAYACAAAACEA2+H2y+4AAACFAQAAEwAAAAAAAAAA&#10;AAAAAAAAAAAAW0NvbnRlbnRfVHlwZXNdLnhtbFBLAQItABQABgAIAAAAIQBa9CxbvwAAABUBAAAL&#10;AAAAAAAAAAAAAAAAAB8BAABfcmVscy8ucmVsc1BLAQItABQABgAIAAAAIQAppD8o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39136" behindDoc="1" locked="0" layoutInCell="1" allowOverlap="1" wp14:anchorId="7F16913A" wp14:editId="1FCE6AD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729" name="Imagen 729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3E0C78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43232" behindDoc="0" locked="0" layoutInCell="1" allowOverlap="1" wp14:anchorId="4CE65F73" wp14:editId="3CE89D56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730" name="Grupo 730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731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732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3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4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7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8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2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5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6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7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8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749" name="Grupo 749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750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51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52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53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54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55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7676B7E3" id="Grupo 730" o:spid="_x0000_s1026" alt="Formas de esquina y marco del diseño de fondo" style="position:absolute;margin-left:0;margin-top:0;width:796.25pt;height:617.05pt;z-index:25174323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eC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sFrmsDtTDgCcnkFAAD//wMAUEsBAi0AFAAGAAgAAAAhANvh9svuAAAAhQEAABMAAAAAAAAA&#10;AAAAAAAAAAAAAFtDb250ZW50X1R5cGVzXS54bWxQSwECLQAUAAYACAAAACEAWvQsW78AAAAVAQAA&#10;CwAAAAAAAAAAAAAAAAAfAQAAX3JlbHMvLnJlbHNQSwECLQAUAAYACAAAACEAXK83gs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749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0j5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eBlvoS/M+EIyM0vAAAA//8DAFBLAQItABQABgAIAAAAIQDb4fbL7gAAAIUBAAATAAAAAAAA&#10;AAAAAAAAAAAAAABbQ29udGVudF9UeXBlc10ueG1sUEsBAi0AFAAGAAgAAAAhAFr0LFu/AAAAFQEA&#10;AAsAAAAAAAAAAAAAAAAAHwEAAF9yZWxzLy5yZWxzUEsBAi0AFAAGAAgAAAAhAPrfSPnHAAAA3AAA&#10;AA8AAAAAAAAAAAAAAAAABwIAAGRycy9kb3ducmV2LnhtbFBLBQYAAAAAAwADALcAAAD7AgAAAAA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42208" behindDoc="1" locked="0" layoutInCell="1" allowOverlap="1" wp14:anchorId="42E8CEEC" wp14:editId="7857160A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756" name="Imagen 756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54C598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46304" behindDoc="0" locked="0" layoutInCell="1" allowOverlap="1" wp14:anchorId="3FF56376" wp14:editId="43F57A03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757" name="Grupo 757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758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759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0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1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4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5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7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9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0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1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2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3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4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5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776" name="Grupo 776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777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78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79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80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81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782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0AAE3A7" id="Grupo 757" o:spid="_x0000_s1026" alt="Formas de esquina y marco del diseño de fondo" style="position:absolute;margin-left:0;margin-top:0;width:796.25pt;height:617.05pt;z-index:251746304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nu/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7XhTDgCMv0FAAD//wMAUEsBAi0AFAAGAAgAAAAhANvh9svuAAAAhQEAABMAAAAAAAAAAAAA&#10;AAAAAAAAAFtDb250ZW50X1R5cGVzXS54bWxQSwECLQAUAAYACAAAACEAWvQsW78AAAAVAQAACwAA&#10;AAAAAAAAAAAAAAAfAQAAX3JlbHMvLnJlbHNQSwECLQAUAAYACAAAACEAEEp7v8MAAADcAAAADwAA&#10;AAAAAAAAAAAAAAAHAgAAZHJzL2Rvd25yZXYueG1sUEsFBgAAAAADAAMAtwAAAPc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776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Y2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DZrOH3TDgC8vADAAD//wMAUEsBAi0AFAAGAAgAAAAhANvh9svuAAAAhQEAABMAAAAAAAAA&#10;AAAAAAAAAAAAAFtDb250ZW50X1R5cGVzXS54bWxQSwECLQAUAAYACAAAACEAWvQsW78AAAAVAQAA&#10;CwAAAAAAAAAAAAAAAAAfAQAAX3JlbHMvLnJlbHNQSwECLQAUAAYACAAAACEARSwWNs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45280" behindDoc="1" locked="0" layoutInCell="1" allowOverlap="1" wp14:anchorId="3B569E41" wp14:editId="0502034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783" name="Imagen 783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224189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49376" behindDoc="0" locked="0" layoutInCell="1" allowOverlap="1" wp14:anchorId="394552BA" wp14:editId="3383746D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784" name="Grupo 784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785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786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0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1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2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3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4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5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6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7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8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9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0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1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2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803" name="Grupo 803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804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05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06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07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08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09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3B919B54" id="Grupo 784" o:spid="_x0000_s1026" alt="Formas de esquina y marco del diseño de fondo" style="position:absolute;margin-left:0;margin-top:0;width:796.25pt;height:617.05pt;z-index:251749376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/hm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ulsDM8z4QjI5QMAAP//AwBQSwECLQAUAAYACAAAACEA2+H2y+4AAACFAQAAEwAAAAAAAAAA&#10;AAAAAAAAAAAAW0NvbnRlbnRfVHlwZXNdLnhtbFBLAQItABQABgAIAAAAIQBa9CxbvwAAABUBAAAL&#10;AAAAAAAAAAAAAAAAAB8BAABfcmVscy8ucmVsc1BLAQItABQABgAIAAAAIQCAK/hmxQAAANwAAAAP&#10;AAAAAAAAAAAAAAAAAAcCAABkcnMvZG93bnJldi54bWxQSwUGAAAAAAMAAwC3AAAA+Q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803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48352" behindDoc="1" locked="0" layoutInCell="1" allowOverlap="1" wp14:anchorId="55163EAE" wp14:editId="516F852F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810" name="Imagen 810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BC04F2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48AA5272" wp14:editId="4929C012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82" name="Grupo 82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83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84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01" name="Grupo 101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102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3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4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5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6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7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30992AD8" id="Grupo 82" o:spid="_x0000_s1026" alt="Formas de esquina y marco del diseño de fondo" style="position:absolute;margin-left:0;margin-top:0;width:796.25pt;height:617.05pt;z-index:251669504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101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/HwwAAANw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nMDvM+ECuf0BAAD//wMAUEsBAi0AFAAGAAgAAAAhANvh9svuAAAAhQEAABMAAAAAAAAAAAAA&#10;AAAAAAAAAFtDb250ZW50X1R5cGVzXS54bWxQSwECLQAUAAYACAAAACEAWvQsW78AAAAVAQAACwAA&#10;AAAAAAAAAAAAAAAfAQAAX3JlbHMvLnJlbHNQSwECLQAUAAYACAAAACEAJIg/x8MAAADcAAAADwAA&#10;AAAAAAAAAAAAAAAHAgAAZHJzL2Rvd25yZXYueG1sUEsFBgAAAAADAAMAtwAAAPc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68480" behindDoc="1" locked="0" layoutInCell="1" allowOverlap="1" wp14:anchorId="61BA5884" wp14:editId="44E2A1F6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08" name="Imagen 108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671A06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52448" behindDoc="0" locked="0" layoutInCell="1" allowOverlap="1" wp14:anchorId="3E552C19" wp14:editId="6489949F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811" name="Grupo 811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812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813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4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5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7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8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9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0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1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2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3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4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5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6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7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8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9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830" name="Grupo 830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831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32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33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34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35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36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3032B30E" id="Grupo 811" o:spid="_x0000_s1026" alt="Formas de esquina y marco del diseño de fondo" style="position:absolute;margin-left:0;margin-top:0;width:796.25pt;height:617.05pt;z-index:251752448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GHD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jBG5nwhGQy38AAAD//wMAUEsBAi0AFAAGAAgAAAAhANvh9svuAAAAhQEAABMAAAAAAAAA&#10;AAAAAAAAAAAAAFtDb250ZW50X1R5cGVzXS54bWxQSwECLQAUAAYACAAAACEAWvQsW78AAAAVAQAA&#10;CwAAAAAAAAAAAAAAAAAfAQAAX3JlbHMvLnJlbHNQSwECLQAUAAYACAAAACEAEXxhw8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830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wZP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WM3D/HAmHAGZ/gMAAP//AwBQSwECLQAUAAYACAAAACEA2+H2y+4AAACFAQAAEwAAAAAAAAAAAAAA&#10;AAAAAAAAW0NvbnRlbnRfVHlwZXNdLnhtbFBLAQItABQABgAIAAAAIQBa9CxbvwAAABUBAAALAAAA&#10;AAAAAAAAAAAAAB8BAABfcmVscy8ucmVsc1BLAQItABQABgAIAAAAIQDFVwZPwgAAANwAAAAPAAAA&#10;AAAAAAAAAAAAAAcCAABkcnMvZG93bnJldi54bWxQSwUGAAAAAAMAAwC3AAAA9g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51424" behindDoc="1" locked="0" layoutInCell="1" allowOverlap="1" wp14:anchorId="0D1773ED" wp14:editId="57C70E9B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837" name="Imagen 837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EAE1F5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55520" behindDoc="0" locked="0" layoutInCell="1" allowOverlap="1" wp14:anchorId="0A884367" wp14:editId="288E79E5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838" name="Grupo 838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839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840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1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2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3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5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6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8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9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0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1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2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3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4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5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6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857" name="Grupo 857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858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59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60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61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62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63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9CEE85B" id="Grupo 838" o:spid="_x0000_s1026" alt="Formas de esquina y marco del diseño de fondo" style="position:absolute;margin-left:0;margin-top:0;width:796.25pt;height:617.05pt;z-index:251755520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857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Xub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tl4Cs8z4QjI5QMAAP//AwBQSwECLQAUAAYACAAAACEA2+H2y+4AAACFAQAAEwAAAAAAAAAA&#10;AAAAAAAAAAAAW0NvbnRlbnRfVHlwZXNdLnhtbFBLAQItABQABgAIAAAAIQBa9CxbvwAAABUBAAAL&#10;AAAAAAAAAAAAAAAAAB8BAABfcmVscy8ucmVsc1BLAQItABQABgAIAAAAIQCXYXub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54496" behindDoc="1" locked="0" layoutInCell="1" allowOverlap="1" wp14:anchorId="7CE717DC" wp14:editId="488B52A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864" name="Imagen 864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838FBC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58592" behindDoc="0" locked="0" layoutInCell="1" allowOverlap="1" wp14:anchorId="23EF8526" wp14:editId="36D3D587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865" name="Grupo 865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866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867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884" name="Grupo 884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885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86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87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88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89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890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FE10C1F" id="Grupo 865" o:spid="_x0000_s1026" alt="Formas de esquina y marco del diseño de fondo" style="position:absolute;margin-left:0;margin-top:0;width:796.25pt;height:617.05pt;z-index:25175859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884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57568" behindDoc="1" locked="0" layoutInCell="1" allowOverlap="1" wp14:anchorId="77B363E5" wp14:editId="380C4FD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891" name="Imagen 891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6A867A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61664" behindDoc="0" locked="0" layoutInCell="1" allowOverlap="1" wp14:anchorId="4B5EAFB6" wp14:editId="0A87A818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892" name="Grupo 892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893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894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6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7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8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9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0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11" name="Grupo 911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912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13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14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15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16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17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5D6D9914" id="Grupo 892" o:spid="_x0000_s1026" alt="Formas de esquina y marco del diseño de fondo" style="position:absolute;margin-left:0;margin-top:0;width:796.25pt;height:617.05pt;z-index:251761664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911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60640" behindDoc="1" locked="0" layoutInCell="1" allowOverlap="1" wp14:anchorId="1148656E" wp14:editId="2167F61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918" name="Imagen 918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CE51BF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64736" behindDoc="0" locked="0" layoutInCell="1" allowOverlap="1" wp14:anchorId="2C58B4FC" wp14:editId="6223FF36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919" name="Grupo 919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920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921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2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3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4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5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6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7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8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9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0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1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2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3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5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6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7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38" name="Grupo 938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939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40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41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42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43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44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2071F895" id="Grupo 919" o:spid="_x0000_s1026" alt="Formas de esquina y marco del diseño de fondo" style="position:absolute;margin-left:0;margin-top:0;width:796.25pt;height:617.05pt;z-index:251764736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58P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viZhfjgTjoBcPQEAAP//AwBQSwECLQAUAAYACAAAACEA2+H2y+4AAACFAQAAEwAAAAAAAAAAAAAA&#10;AAAAAAAAW0NvbnRlbnRfVHlwZXNdLnhtbFBLAQItABQABgAIAAAAIQBa9CxbvwAAABUBAAALAAAA&#10;AAAAAAAAAAAAAB8BAABfcmVscy8ucmVsc1BLAQItABQABgAIAAAAIQA2b58PwgAAANwAAAAPAAAA&#10;AAAAAAAAAAAAAAcCAABkcnMvZG93bnJldi54bWxQSwUGAAAAAAMAAwC3AAAA9g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938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AXU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bTgTjoBcPAEAAP//AwBQSwECLQAUAAYACAAAACEA2+H2y+4AAACFAQAAEwAAAAAAAAAAAAAA&#10;AAAAAAAAW0NvbnRlbnRfVHlwZXNdLnhtbFBLAQItABQABgAIAAAAIQBa9CxbvwAAABUBAAALAAAA&#10;AAAAAAAAAAAAAB8BAABfcmVscy8ucmVsc1BLAQItABQABgAIAAAAIQBNwAXUwgAAANwAAAAPAAAA&#10;AAAAAAAAAAAAAAcCAABkcnMvZG93bnJldi54bWxQSwUGAAAAAAMAAwC3AAAA9g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63712" behindDoc="1" locked="0" layoutInCell="1" allowOverlap="1" wp14:anchorId="1A02A864" wp14:editId="7302BBC6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945" name="Imagen 945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23C50D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67808" behindDoc="0" locked="0" layoutInCell="1" allowOverlap="1" wp14:anchorId="4AEA84A7" wp14:editId="21EFDFE6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946" name="Grupo 946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947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948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9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0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1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2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3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4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5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6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7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8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9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0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1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2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3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4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65" name="Grupo 965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966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67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68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69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70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71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06A42559" id="Grupo 946" o:spid="_x0000_s1026" alt="Formas de esquina y marco del diseño de fondo" style="position:absolute;margin-left:0;margin-top:0;width:796.25pt;height:617.05pt;z-index:251767808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eLb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A5f4G/M+EIyM0vAAAA//8DAFBLAQItABQABgAIAAAAIQDb4fbL7gAAAIUBAAATAAAAAAAA&#10;AAAAAAAAAAAAAABbQ29udGVudF9UeXBlc10ueG1sUEsBAi0AFAAGAAgAAAAhAFr0LFu/AAAAFQEA&#10;AAsAAAAAAAAAAAAAAAAAHwEAAF9yZWxzLy5yZWxzUEsBAi0AFAAGAAgAAAAhAGRZ4tvHAAAA3AAA&#10;AA8AAAAAAAAAAAAAAAAABwIAAGRycy9kb3ducmV2LnhtbFBLBQYAAAAAAwADALcAAAD7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965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oVX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n/EInmfCEZDzBwAAAP//AwBQSwECLQAUAAYACAAAACEA2+H2y+4AAACFAQAAEwAAAAAAAAAA&#10;AAAAAAAAAAAAW0NvbnRlbnRfVHlwZXNdLnhtbFBLAQItABQABgAIAAAAIQBa9CxbvwAAABUBAAAL&#10;AAAAAAAAAAAAAAAAAB8BAABfcmVscy8ucmVsc1BLAQItABQABgAIAAAAIQCwcoVX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66784" behindDoc="1" locked="0" layoutInCell="1" allowOverlap="1" wp14:anchorId="0A6D3D3F" wp14:editId="1BD3405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972" name="Imagen 972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B9DAE5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70880" behindDoc="0" locked="0" layoutInCell="1" allowOverlap="1" wp14:anchorId="125790F6" wp14:editId="4460FAEB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973" name="Grupo 973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974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975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6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7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8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9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0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1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2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3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4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5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6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7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8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0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1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92" name="Grupo 992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993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94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95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96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97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998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79D3B389" id="Grupo 973" o:spid="_x0000_s1026" alt="Formas de esquina y marco del diseño de fondo" style="position:absolute;margin-left:0;margin-top:0;width:796.25pt;height:617.05pt;z-index:251770880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7YR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5Moe/M+EIyM0vAAAA//8DAFBLAQItABQABgAIAAAAIQDb4fbL7gAAAIUBAAATAAAAAAAA&#10;AAAAAAAAAAAAAABbQ29udGVudF9UeXBlc10ueG1sUEsBAi0AFAAGAAgAAAAhAFr0LFu/AAAAFQEA&#10;AAsAAAAAAAAAAAAAAAAAHwEAAF9yZWxzLy5yZWxzUEsBAi0AFAAGAAgAAAAhAFrnthHHAAAA3AAA&#10;AA8AAAAAAAAAAAAAAAAABwIAAGRycy9kb3ducmV2LnhtbFBLBQYAAAAAAwADALcAAAD7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992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m0ExQAAANw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J0O4XkmHAG5eAAAAP//AwBQSwECLQAUAAYACAAAACEA2+H2y+4AAACFAQAAEwAAAAAAAAAA&#10;AAAAAAAAAAAAW0NvbnRlbnRfVHlwZXNdLnhtbFBLAQItABQABgAIAAAAIQBa9CxbvwAAABUBAAAL&#10;AAAAAAAAAAAAAAAAAB8BAABfcmVscy8ucmVsc1BLAQItABQABgAIAAAAIQAKTm0E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69856" behindDoc="1" locked="0" layoutInCell="1" allowOverlap="1" wp14:anchorId="5786E322" wp14:editId="6CC4806A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999" name="Imagen 999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72A88B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73952" behindDoc="0" locked="0" layoutInCell="1" allowOverlap="1" wp14:anchorId="497F6662" wp14:editId="37878B74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000" name="Grupo 1000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001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1002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3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4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6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7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8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9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0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1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2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3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4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5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6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7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8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019" name="Grupo 1019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1020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21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22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23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24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25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512B7115" id="Grupo 1000" o:spid="_x0000_s1026" alt="Formas de esquina y marco del diseño de fondo" style="position:absolute;margin-left:0;margin-top:0;width:796.25pt;height:617.05pt;z-index:25177395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1019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VYjxAAAAN0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42QFv9+EE+TmBwAA//8DAFBLAQItABQABgAIAAAAIQDb4fbL7gAAAIUBAAATAAAAAAAAAAAA&#10;AAAAAAAAAABbQ29udGVudF9UeXBlc10ueG1sUEsBAi0AFAAGAAgAAAAhAFr0LFu/AAAAFQEAAAsA&#10;AAAAAAAAAAAAAAAAHwEAAF9yZWxzLy5yZWxzUEsBAi0AFAAGAAgAAAAhAHt5ViPEAAAA3QAAAA8A&#10;AAAAAAAAAAAAAAAABwIAAGRycy9kb3ducmV2LnhtbFBLBQYAAAAAAwADALcAAAD4AgAAAAA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72928" behindDoc="1" locked="0" layoutInCell="1" allowOverlap="1" wp14:anchorId="65FDB06A" wp14:editId="5065B317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026" name="Imagen 1026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8BD05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77024" behindDoc="0" locked="0" layoutInCell="1" allowOverlap="1" wp14:anchorId="6894585D" wp14:editId="1E0ECDEA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027" name="Grupo 1027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028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1029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0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1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2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3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4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5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6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7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8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9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0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1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2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3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4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5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046" name="Grupo 1046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1047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48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49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50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51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52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42358C92" id="Grupo 1027" o:spid="_x0000_s1026" alt="Formas de esquina y marco del diseño de fondo" style="position:absolute;margin-left:0;margin-top:0;width:796.25pt;height:617.05pt;z-index:251777024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1046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e1MwwAAAN0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oYwbPb8IJcvEPAAD//wMAUEsBAi0AFAAGAAgAAAAhANvh9svuAAAAhQEAABMAAAAAAAAAAAAA&#10;AAAAAAAAAFtDb250ZW50X1R5cGVzXS54bWxQSwECLQAUAAYACAAAACEAWvQsW78AAAAVAQAACwAA&#10;AAAAAAAAAAAAAAAfAQAAX3JlbHMvLnJlbHNQSwECLQAUAAYACAAAACEAGVXtTMMAAADdAAAADwAA&#10;AAAAAAAAAAAAAAAHAgAAZHJzL2Rvd25yZXYueG1sUEsFBgAAAAADAAMAtwAAAPc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76000" behindDoc="1" locked="0" layoutInCell="1" allowOverlap="1" wp14:anchorId="38FE5397" wp14:editId="0FD98992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053" name="Imagen 1053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4E7717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80096" behindDoc="0" locked="0" layoutInCell="1" allowOverlap="1" wp14:anchorId="277F64FB" wp14:editId="5D51BAD6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054" name="Grupo 1054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055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1056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8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9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1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2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3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5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6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7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8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9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0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1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073" name="Grupo 1073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1074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75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76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77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78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079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70B98AB" id="Grupo 1054" o:spid="_x0000_s1026" alt="Formas de esquina y marco del diseño de fondo" style="position:absolute;margin-left:0;margin-top:0;width:796.25pt;height:617.05pt;z-index:251780096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1073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oRp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oOoa/b8IJcvkLAAD//wMAUEsBAi0AFAAGAAgAAAAhANvh9svuAAAAhQEAABMAAAAAAAAAAAAA&#10;AAAAAAAAAFtDb250ZW50X1R5cGVzXS54bWxQSwECLQAUAAYACAAAACEAWvQsW78AAAAVAQAACwAA&#10;AAAAAAAAAAAAAAAfAQAAX3JlbHMvLnJlbHNQSwECLQAUAAYACAAAACEAx06EacMAAADdAAAADwAA&#10;AAAAAAAAAAAAAAAHAgAAZHJzL2Rvd25yZXYueG1sUEsFBgAAAAADAAMAtwAAAPc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79072" behindDoc="1" locked="0" layoutInCell="1" allowOverlap="1" wp14:anchorId="237992CA" wp14:editId="0A010A35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080" name="Imagen 1080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4FFCE5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72576" behindDoc="0" locked="0" layoutInCell="1" allowOverlap="1" wp14:anchorId="456C2452" wp14:editId="60BA4257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09" name="Grupo 109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10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111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28" name="Grupo 128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129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30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31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32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33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34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4276D4E9" id="Grupo 109" o:spid="_x0000_s1026" alt="Formas de esquina y marco del diseño de fondo" style="position:absolute;margin-left:0;margin-top:0;width:796.25pt;height:617.05pt;z-index:251672576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128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71552" behindDoc="1" locked="0" layoutInCell="1" allowOverlap="1" wp14:anchorId="648FFAAA" wp14:editId="02903DA7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35" name="Imagen 135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D42962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783168" behindDoc="0" locked="0" layoutInCell="1" allowOverlap="1" wp14:anchorId="64F136EB" wp14:editId="14D4C0E5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081" name="Grupo 1081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082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1083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4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5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6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7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8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9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0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1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2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3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4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5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6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7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8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9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00" name="Grupo 1100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1101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102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103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104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105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106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5B061613" id="Grupo 1081" o:spid="_x0000_s1026" alt="Formas de esquina y marco del diseño de fondo" style="position:absolute;margin-left:0;margin-top:0;width:796.25pt;height:617.05pt;z-index:251783168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1HVwgAAAN0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PpCF7fhBPk4gkAAP//AwBQSwECLQAUAAYACAAAACEA2+H2y+4AAACFAQAAEwAAAAAAAAAAAAAA&#10;AAAAAAAAW0NvbnRlbnRfVHlwZXNdLnhtbFBLAQItABQABgAIAAAAIQBa9CxbvwAAABUBAAALAAAA&#10;AAAAAAAAAAAAAB8BAABfcmVscy8ucmVsc1BLAQItABQABgAIAAAAIQCd11HVwgAAAN0AAAAPAAAA&#10;AAAAAAAAAAAAAAcCAABkcnMvZG93bnJldi54bWxQSwUGAAAAAAMAAwC3AAAA9gIAAAAA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1100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2b+xwAAAN0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00T45RsZQee/AAAA//8DAFBLAQItABQABgAIAAAAIQDb4fbL7gAAAIUBAAATAAAAAAAA&#10;AAAAAAAAAAAAAABbQ29udGVudF9UeXBlc10ueG1sUEsBAi0AFAAGAAgAAAAhAFr0LFu/AAAAFQEA&#10;AAsAAAAAAAAAAAAAAAAAHwEAAF9yZWxzLy5yZWxzUEsBAi0AFAAGAAgAAAAhABl7Zv7HAAAA3QAA&#10;AA8AAAAAAAAAAAAAAAAABwIAAGRycy9kb3ducmV2LnhtbFBLBQYAAAAAAwADALcAAAD7AgAAAAA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782144" behindDoc="1" locked="0" layoutInCell="1" allowOverlap="1" wp14:anchorId="40F8DDC5" wp14:editId="26609A7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107" name="Imagen 1107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D2734E" w14:textId="77777777" w:rsidR="00657B53" w:rsidRPr="00E60BA0" w:rsidRDefault="008A067C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6312C782" wp14:editId="627C9EDD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8" name="Grupo 18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6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48" name="Grupo 48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2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3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4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5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6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7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1C35647D" id="Grupo 18" o:spid="_x0000_s1026" alt="Formas de esquina y marco del diseño de fondo" style="position:absolute;margin-left:0;margin-top:0;width:796.25pt;height:617.05pt;z-index:251660288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48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="00E31E21" w:rsidRPr="00E60BA0">
      <w:rPr>
        <w:noProof/>
        <w:lang w:bidi="es-ES"/>
      </w:rPr>
      <w:drawing>
        <wp:anchor distT="0" distB="0" distL="114300" distR="114300" simplePos="0" relativeHeight="251659264" behindDoc="1" locked="0" layoutInCell="1" allowOverlap="1" wp14:anchorId="61E77FEA" wp14:editId="092328F9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21" name="Imagen 21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D3FFFC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7299E6BD" wp14:editId="1535CDE9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36" name="Grupo 136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37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138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5" name="Grupo 155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156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57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58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59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60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61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132D1798" id="Grupo 136" o:spid="_x0000_s1026" alt="Formas de esquina y marco del diseño de fondo" style="position:absolute;margin-left:0;margin-top:0;width:796.25pt;height:617.05pt;z-index:251675648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155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74624" behindDoc="1" locked="0" layoutInCell="1" allowOverlap="1" wp14:anchorId="4C2927C1" wp14:editId="61E6F539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62" name="Imagen 162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8C09C7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78720" behindDoc="0" locked="0" layoutInCell="1" allowOverlap="1" wp14:anchorId="745A6AF0" wp14:editId="4BC57438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63" name="Grupo 163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64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165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82" name="Grupo 182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183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84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85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86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87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188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445CEEB1" id="Grupo 163" o:spid="_x0000_s1026" alt="Formas de esquina y marco del diseño de fondo" style="position:absolute;margin-left:0;margin-top:0;width:796.25pt;height:617.05pt;z-index:251678720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182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77696" behindDoc="1" locked="0" layoutInCell="1" allowOverlap="1" wp14:anchorId="71086C12" wp14:editId="6B26E5AC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89" name="Imagen 189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B7DFBF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4E45F07E" wp14:editId="6C27F919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90" name="Grupo 190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91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192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09" name="Grupo 209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210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1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2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3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4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5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37B3042A" id="Grupo 190" o:spid="_x0000_s1026" alt="Formas de esquina y marco del diseño de fondo" style="position:absolute;margin-left:0;margin-top:0;width:796.25pt;height:617.05pt;z-index:25168179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209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80768" behindDoc="1" locked="0" layoutInCell="1" allowOverlap="1" wp14:anchorId="548C206D" wp14:editId="1EC4E89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216" name="Imagen 216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23A582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84864" behindDoc="0" locked="0" layoutInCell="1" allowOverlap="1" wp14:anchorId="031CA1E9" wp14:editId="7C7C1712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217" name="Grupo 217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218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219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36" name="Grupo 236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237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8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9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0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1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2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8B71966" id="Grupo 217" o:spid="_x0000_s1026" alt="Formas de esquina y marco del diseño de fondo" style="position:absolute;margin-left:0;margin-top:0;width:796.25pt;height:617.05pt;z-index:251684864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236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83840" behindDoc="1" locked="0" layoutInCell="1" allowOverlap="1" wp14:anchorId="3F8E0CEB" wp14:editId="47927C32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243" name="Imagen 243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DED50D" w14:textId="77777777" w:rsidR="004F3010" w:rsidRPr="00E60BA0" w:rsidRDefault="004F3010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87936" behindDoc="0" locked="0" layoutInCell="1" allowOverlap="1" wp14:anchorId="59B3686C" wp14:editId="52B9E467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244" name="Grupo 244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245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246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63" name="Grupo 263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264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5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6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7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8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9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7B99D380" id="Grupo 244" o:spid="_x0000_s1026" alt="Formas de esquina y marco del diseño de fondo" style="position:absolute;margin-left:0;margin-top:0;width:796.25pt;height:617.05pt;z-index:251687936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263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ID3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wCzzPhCMjlAwAA//8DAFBLAQItABQABgAIAAAAIQDb4fbL7gAAAIUBAAATAAAAAAAAAAAA&#10;AAAAAAAAAABbQ29udGVudF9UeXBlc10ueG1sUEsBAi0AFAAGAAgAAAAhAFr0LFu/AAAAFQEAAAsA&#10;AAAAAAAAAAAAAAAAHwEAAF9yZWxzLy5yZWxzUEsBAi0AFAAGAAgAAAAhAL3sgPfEAAAA3AAAAA8A&#10;AAAAAAAAAAAAAAAABwIAAGRycy9kb3ducmV2LnhtbFBLBQYAAAAAAwADALcAAAD4AgAAAAA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Pr="00E60BA0">
      <w:rPr>
        <w:noProof/>
        <w:lang w:bidi="es-ES"/>
      </w:rPr>
      <w:drawing>
        <wp:anchor distT="0" distB="0" distL="114300" distR="114300" simplePos="0" relativeHeight="251686912" behindDoc="1" locked="0" layoutInCell="1" allowOverlap="1" wp14:anchorId="407C3635" wp14:editId="7838739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270" name="Imagen 270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1">
    <w:nsid w:val="FFFFFF7C"/>
    <w:multiLevelType w:val="singleLevel"/>
    <w:tmpl w:val="ACE45244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1">
    <w:nsid w:val="FFFFFF7D"/>
    <w:multiLevelType w:val="singleLevel"/>
    <w:tmpl w:val="2D544582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1">
    <w:nsid w:val="FFFFFF7E"/>
    <w:multiLevelType w:val="singleLevel"/>
    <w:tmpl w:val="054C9D8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1">
    <w:nsid w:val="FFFFFF7F"/>
    <w:multiLevelType w:val="singleLevel"/>
    <w:tmpl w:val="A4C224E4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1">
    <w:nsid w:val="FFFFFF80"/>
    <w:multiLevelType w:val="singleLevel"/>
    <w:tmpl w:val="D4F8D6DC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1">
    <w:nsid w:val="FFFFFF81"/>
    <w:multiLevelType w:val="singleLevel"/>
    <w:tmpl w:val="7A2C79C2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1">
    <w:nsid w:val="FFFFFF82"/>
    <w:multiLevelType w:val="singleLevel"/>
    <w:tmpl w:val="15B8B7EA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1">
    <w:nsid w:val="FFFFFF83"/>
    <w:multiLevelType w:val="singleLevel"/>
    <w:tmpl w:val="CB9EE7C2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1">
    <w:nsid w:val="FFFFFF88"/>
    <w:multiLevelType w:val="singleLevel"/>
    <w:tmpl w:val="70E0C79E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1">
    <w:nsid w:val="FFFFFF89"/>
    <w:multiLevelType w:val="singleLevel"/>
    <w:tmpl w:val="10AC1660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1">
    <w:nsid w:val="0D2744F8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1">
    <w:nsid w:val="2612353C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1">
    <w:nsid w:val="35BC2784"/>
    <w:multiLevelType w:val="multilevel"/>
    <w:tmpl w:val="04090023"/>
    <w:styleLink w:val="ArtculoSeccin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>
    <w:abstractNumId w:val="11"/>
  </w:num>
  <w:num w:numId="2">
    <w:abstractNumId w:val="10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embedSystemFonts/>
  <w:bordersDoNotSurroundHeader/>
  <w:bordersDoNotSurroundFooter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0147"/>
    <w:rsid w:val="0006192F"/>
    <w:rsid w:val="000D4232"/>
    <w:rsid w:val="00105822"/>
    <w:rsid w:val="001B24AF"/>
    <w:rsid w:val="00317036"/>
    <w:rsid w:val="003F140B"/>
    <w:rsid w:val="004E338A"/>
    <w:rsid w:val="004F3010"/>
    <w:rsid w:val="0050334E"/>
    <w:rsid w:val="00657B53"/>
    <w:rsid w:val="0069082D"/>
    <w:rsid w:val="006F398B"/>
    <w:rsid w:val="0081636F"/>
    <w:rsid w:val="008A067C"/>
    <w:rsid w:val="00A1495F"/>
    <w:rsid w:val="00A410FF"/>
    <w:rsid w:val="00A90147"/>
    <w:rsid w:val="00AA0737"/>
    <w:rsid w:val="00AB489F"/>
    <w:rsid w:val="00BC2478"/>
    <w:rsid w:val="00C00949"/>
    <w:rsid w:val="00CC06F7"/>
    <w:rsid w:val="00E31E21"/>
    <w:rsid w:val="00E60BA0"/>
    <w:rsid w:val="00ED586A"/>
    <w:rsid w:val="00EE5C1F"/>
    <w:rsid w:val="00EF16E7"/>
    <w:rsid w:val="00F039ED"/>
    <w:rsid w:val="00F35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50C5DAC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sid w:val="006F398B"/>
    <w:pPr>
      <w:widowControl w:val="0"/>
      <w:autoSpaceDE w:val="0"/>
      <w:autoSpaceDN w:val="0"/>
      <w:adjustRightInd w:val="0"/>
      <w:jc w:val="center"/>
    </w:pPr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Ttulo1">
    <w:name w:val="heading 1"/>
    <w:basedOn w:val="Normal"/>
    <w:next w:val="Normal"/>
    <w:link w:val="Ttulo1Car"/>
    <w:uiPriority w:val="9"/>
    <w:rsid w:val="006F398B"/>
    <w:pPr>
      <w:keepNext/>
      <w:keepLines/>
      <w:spacing w:before="240"/>
      <w:outlineLvl w:val="0"/>
    </w:pPr>
    <w:rPr>
      <w:rFonts w:eastAsiaTheme="majorEastAsia" w:cstheme="majorBidi"/>
      <w:color w:val="202A6B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F398B"/>
    <w:pPr>
      <w:keepNext/>
      <w:keepLines/>
      <w:spacing w:before="40"/>
      <w:outlineLvl w:val="1"/>
    </w:pPr>
    <w:rPr>
      <w:rFonts w:eastAsiaTheme="majorEastAsia" w:cstheme="majorBidi"/>
      <w:color w:val="202A6B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F398B"/>
    <w:pPr>
      <w:keepNext/>
      <w:keepLines/>
      <w:spacing w:before="40"/>
      <w:outlineLvl w:val="2"/>
    </w:pPr>
    <w:rPr>
      <w:rFonts w:eastAsiaTheme="majorEastAsia" w:cstheme="majorBidi"/>
      <w:color w:val="151C47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F398B"/>
    <w:pPr>
      <w:keepNext/>
      <w:keepLines/>
      <w:spacing w:before="40"/>
      <w:outlineLvl w:val="3"/>
    </w:pPr>
    <w:rPr>
      <w:rFonts w:eastAsiaTheme="majorEastAsia" w:cstheme="majorBidi"/>
      <w:i w:val="0"/>
      <w:iCs w:val="0"/>
      <w:color w:val="202A6B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F398B"/>
    <w:pPr>
      <w:keepNext/>
      <w:keepLines/>
      <w:spacing w:before="40"/>
      <w:outlineLvl w:val="4"/>
    </w:pPr>
    <w:rPr>
      <w:rFonts w:eastAsiaTheme="majorEastAsia" w:cstheme="majorBidi"/>
      <w:color w:val="202A6B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F398B"/>
    <w:pPr>
      <w:keepNext/>
      <w:keepLines/>
      <w:spacing w:before="40"/>
      <w:outlineLvl w:val="5"/>
    </w:pPr>
    <w:rPr>
      <w:rFonts w:eastAsiaTheme="majorEastAsia" w:cstheme="majorBidi"/>
      <w:color w:val="151C47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F398B"/>
    <w:pPr>
      <w:keepNext/>
      <w:keepLines/>
      <w:spacing w:before="40"/>
      <w:outlineLvl w:val="6"/>
    </w:pPr>
    <w:rPr>
      <w:rFonts w:eastAsiaTheme="majorEastAsia" w:cstheme="majorBidi"/>
      <w:i w:val="0"/>
      <w:iCs w:val="0"/>
      <w:color w:val="151C47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F398B"/>
    <w:pPr>
      <w:keepNext/>
      <w:keepLines/>
      <w:spacing w:before="40"/>
      <w:outlineLvl w:val="7"/>
    </w:pPr>
    <w:rPr>
      <w:rFonts w:eastAsiaTheme="majorEastAsia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F398B"/>
    <w:pPr>
      <w:keepNext/>
      <w:keepLines/>
      <w:spacing w:before="40"/>
      <w:outlineLvl w:val="8"/>
    </w:pPr>
    <w:rPr>
      <w:rFonts w:eastAsiaTheme="majorEastAsia" w:cstheme="majorBidi"/>
      <w:i w:val="0"/>
      <w:iCs w:val="0"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semiHidden/>
    <w:qFormat/>
    <w:rsid w:val="006F398B"/>
    <w:rPr>
      <w:i w:val="0"/>
      <w:iCs w:val="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6F398B"/>
    <w:rPr>
      <w:rFonts w:ascii="Century Schoolbook" w:hAnsi="Century Schoolbook" w:cs="Georgia"/>
      <w:color w:val="2B3990" w:themeColor="accent1"/>
      <w:sz w:val="28"/>
      <w:szCs w:val="28"/>
    </w:rPr>
  </w:style>
  <w:style w:type="paragraph" w:styleId="Prrafodelista">
    <w:name w:val="List Paragraph"/>
    <w:basedOn w:val="Normal"/>
    <w:uiPriority w:val="1"/>
    <w:semiHidden/>
    <w:rsid w:val="006F398B"/>
    <w:rPr>
      <w:rFonts w:ascii="Times New Roman" w:hAnsi="Times New Roman" w:cs="Times New Roman"/>
      <w:sz w:val="24"/>
      <w:szCs w:val="24"/>
    </w:rPr>
  </w:style>
  <w:style w:type="paragraph" w:customStyle="1" w:styleId="Tabladeprrafo">
    <w:name w:val="Tabla de párrafo"/>
    <w:basedOn w:val="Normal"/>
    <w:uiPriority w:val="1"/>
    <w:semiHidden/>
    <w:rsid w:val="006F398B"/>
    <w:rPr>
      <w:rFonts w:ascii="Times New Roman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semiHidden/>
    <w:rsid w:val="006F398B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Piedepgina">
    <w:name w:val="footer"/>
    <w:basedOn w:val="Normal"/>
    <w:link w:val="PiedepginaCar"/>
    <w:uiPriority w:val="99"/>
    <w:semiHidden/>
    <w:rsid w:val="006F398B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Ttulo">
    <w:name w:val="Title"/>
    <w:basedOn w:val="Textoindependiente"/>
    <w:next w:val="Normal"/>
    <w:link w:val="TtuloCar"/>
    <w:uiPriority w:val="10"/>
    <w:qFormat/>
    <w:rsid w:val="006F398B"/>
    <w:pPr>
      <w:kinsoku w:val="0"/>
      <w:overflowPunct w:val="0"/>
      <w:spacing w:before="120" w:after="120"/>
    </w:pPr>
    <w:rPr>
      <w:i/>
      <w:sz w:val="116"/>
      <w:szCs w:val="116"/>
    </w:rPr>
  </w:style>
  <w:style w:type="character" w:customStyle="1" w:styleId="TtuloCar">
    <w:name w:val="Título Car"/>
    <w:basedOn w:val="Fuentedeprrafopredeter"/>
    <w:link w:val="Ttulo"/>
    <w:uiPriority w:val="10"/>
    <w:rsid w:val="006F398B"/>
    <w:rPr>
      <w:rFonts w:ascii="Century Schoolbook" w:hAnsi="Century Schoolbook" w:cs="Georgia"/>
      <w:i/>
      <w:color w:val="2B3990" w:themeColor="accent1"/>
      <w:sz w:val="116"/>
      <w:szCs w:val="116"/>
    </w:rPr>
  </w:style>
  <w:style w:type="paragraph" w:styleId="Subttulo">
    <w:name w:val="Subtitle"/>
    <w:basedOn w:val="Textoindependiente"/>
    <w:next w:val="Normal"/>
    <w:link w:val="SubttuloCar"/>
    <w:uiPriority w:val="11"/>
    <w:qFormat/>
    <w:rsid w:val="006F398B"/>
    <w:pPr>
      <w:kinsoku w:val="0"/>
      <w:overflowPunct w:val="0"/>
      <w:spacing w:before="120" w:after="480"/>
    </w:pPr>
    <w:rPr>
      <w:i/>
      <w:caps/>
      <w:sz w:val="58"/>
      <w:szCs w:val="58"/>
    </w:rPr>
  </w:style>
  <w:style w:type="character" w:customStyle="1" w:styleId="SubttuloCar">
    <w:name w:val="Subtítulo Car"/>
    <w:basedOn w:val="Fuentedeprrafopredeter"/>
    <w:link w:val="Subttulo"/>
    <w:uiPriority w:val="11"/>
    <w:rsid w:val="006F398B"/>
    <w:rPr>
      <w:rFonts w:ascii="Century Schoolbook" w:hAnsi="Century Schoolbook" w:cs="Georgia"/>
      <w:i/>
      <w:caps/>
      <w:color w:val="2B3990" w:themeColor="accent1"/>
      <w:sz w:val="58"/>
      <w:szCs w:val="58"/>
    </w:rPr>
  </w:style>
  <w:style w:type="paragraph" w:customStyle="1" w:styleId="Nombre">
    <w:name w:val="Nombre"/>
    <w:basedOn w:val="Textoindependiente"/>
    <w:uiPriority w:val="1"/>
    <w:qFormat/>
    <w:rsid w:val="006F398B"/>
    <w:pPr>
      <w:kinsoku w:val="0"/>
      <w:overflowPunct w:val="0"/>
      <w:spacing w:before="360" w:after="360"/>
    </w:pPr>
    <w:rPr>
      <w:rFonts w:cs="Georgia-BoldItalic"/>
      <w:b/>
      <w:bCs/>
      <w:i/>
      <w:color w:val="414042" w:themeColor="text2"/>
      <w:sz w:val="76"/>
      <w:szCs w:val="76"/>
    </w:rPr>
  </w:style>
  <w:style w:type="table" w:styleId="Tablaconcuadrcula">
    <w:name w:val="Table Grid"/>
    <w:basedOn w:val="Tablanormal"/>
    <w:uiPriority w:val="39"/>
    <w:rsid w:val="006F39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6F398B"/>
    <w:rPr>
      <w:rFonts w:ascii="Century Schoolbook" w:hAnsi="Century Schoolbook"/>
      <w:color w:val="808080"/>
    </w:rPr>
  </w:style>
  <w:style w:type="character" w:styleId="Mencionar">
    <w:name w:val="Mention"/>
    <w:basedOn w:val="Fuentedeprrafopredeter"/>
    <w:uiPriority w:val="99"/>
    <w:semiHidden/>
    <w:unhideWhenUsed/>
    <w:rsid w:val="006F398B"/>
    <w:rPr>
      <w:rFonts w:ascii="Century Schoolbook" w:hAnsi="Century Schoolbook"/>
      <w:color w:val="2B579A"/>
      <w:shd w:val="clear" w:color="auto" w:fill="E1DFDD"/>
    </w:rPr>
  </w:style>
  <w:style w:type="numbering" w:styleId="111111">
    <w:name w:val="Outline List 2"/>
    <w:basedOn w:val="Sinlista"/>
    <w:uiPriority w:val="99"/>
    <w:semiHidden/>
    <w:unhideWhenUsed/>
    <w:rsid w:val="006F398B"/>
    <w:pPr>
      <w:numPr>
        <w:numId w:val="1"/>
      </w:numPr>
    </w:pPr>
  </w:style>
  <w:style w:type="numbering" w:styleId="1ai">
    <w:name w:val="Outline List 1"/>
    <w:basedOn w:val="Sinlista"/>
    <w:uiPriority w:val="99"/>
    <w:semiHidden/>
    <w:unhideWhenUsed/>
    <w:rsid w:val="006F398B"/>
    <w:pPr>
      <w:numPr>
        <w:numId w:val="2"/>
      </w:numPr>
    </w:pPr>
  </w:style>
  <w:style w:type="character" w:styleId="CdigoHTML">
    <w:name w:val="HTML Code"/>
    <w:basedOn w:val="Fuentedeprrafopredeter"/>
    <w:uiPriority w:val="99"/>
    <w:semiHidden/>
    <w:unhideWhenUsed/>
    <w:rsid w:val="006F398B"/>
    <w:rPr>
      <w:rFonts w:ascii="Consolas" w:hAnsi="Consolas"/>
      <w:sz w:val="20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6F398B"/>
    <w:rPr>
      <w:rFonts w:ascii="Century Schoolbook" w:hAnsi="Century Schoolbook"/>
      <w:i/>
      <w:iCs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6F398B"/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character" w:styleId="DefinicinHTML">
    <w:name w:val="HTML Definition"/>
    <w:basedOn w:val="Fuentedeprrafopredeter"/>
    <w:uiPriority w:val="99"/>
    <w:semiHidden/>
    <w:unhideWhenUsed/>
    <w:rsid w:val="006F398B"/>
    <w:rPr>
      <w:rFonts w:ascii="Century Schoolbook" w:hAnsi="Century Schoolbook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6F398B"/>
    <w:rPr>
      <w:rFonts w:ascii="Century Schoolbook" w:hAnsi="Century Schoolbook"/>
      <w:i/>
      <w:iCs/>
    </w:rPr>
  </w:style>
  <w:style w:type="character" w:styleId="MquinadeescribirHTML">
    <w:name w:val="HTML Typewriter"/>
    <w:basedOn w:val="Fuentedeprrafopredeter"/>
    <w:uiPriority w:val="99"/>
    <w:semiHidden/>
    <w:unhideWhenUsed/>
    <w:rsid w:val="006F398B"/>
    <w:rPr>
      <w:rFonts w:ascii="Consolas" w:hAnsi="Consolas"/>
      <w:sz w:val="20"/>
      <w:szCs w:val="20"/>
    </w:rPr>
  </w:style>
  <w:style w:type="character" w:styleId="EjemplodeHTML">
    <w:name w:val="HTML Sample"/>
    <w:basedOn w:val="Fuentedeprrafopredeter"/>
    <w:uiPriority w:val="99"/>
    <w:semiHidden/>
    <w:unhideWhenUsed/>
    <w:rsid w:val="006F398B"/>
    <w:rPr>
      <w:rFonts w:ascii="Consolas" w:hAnsi="Consolas"/>
      <w:sz w:val="24"/>
      <w:szCs w:val="24"/>
    </w:rPr>
  </w:style>
  <w:style w:type="character" w:styleId="AcrnimoHTML">
    <w:name w:val="HTML Acronym"/>
    <w:basedOn w:val="Fuentedeprrafopredeter"/>
    <w:uiPriority w:val="99"/>
    <w:semiHidden/>
    <w:unhideWhenUsed/>
    <w:rsid w:val="006F398B"/>
    <w:rPr>
      <w:rFonts w:ascii="Century Schoolbook" w:hAnsi="Century Schoolbook"/>
    </w:rPr>
  </w:style>
  <w:style w:type="character" w:styleId="TecladoHTML">
    <w:name w:val="HTML Keyboard"/>
    <w:basedOn w:val="Fuentedeprrafopredeter"/>
    <w:uiPriority w:val="99"/>
    <w:semiHidden/>
    <w:unhideWhenUsed/>
    <w:rsid w:val="006F398B"/>
    <w:rPr>
      <w:rFonts w:ascii="Consolas" w:hAnsi="Consolas"/>
      <w:sz w:val="20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6F398B"/>
    <w:rPr>
      <w:rFonts w:ascii="Consolas" w:hAnsi="Consolas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6F398B"/>
    <w:rPr>
      <w:rFonts w:ascii="Consolas" w:hAnsi="Consolas" w:cs="Georgia"/>
      <w:i/>
      <w:iCs/>
      <w:color w:val="2B3990" w:themeColor="accent1"/>
    </w:rPr>
  </w:style>
  <w:style w:type="paragraph" w:styleId="TDC1">
    <w:name w:val="toc 1"/>
    <w:basedOn w:val="Normal"/>
    <w:next w:val="Normal"/>
    <w:autoRedefine/>
    <w:uiPriority w:val="39"/>
    <w:semiHidden/>
    <w:unhideWhenUsed/>
    <w:rsid w:val="006F398B"/>
    <w:pPr>
      <w:spacing w:after="100"/>
    </w:pPr>
  </w:style>
  <w:style w:type="paragraph" w:styleId="TDC2">
    <w:name w:val="toc 2"/>
    <w:basedOn w:val="Normal"/>
    <w:next w:val="Normal"/>
    <w:autoRedefine/>
    <w:uiPriority w:val="39"/>
    <w:semiHidden/>
    <w:unhideWhenUsed/>
    <w:rsid w:val="006F398B"/>
    <w:pPr>
      <w:spacing w:after="100"/>
      <w:ind w:left="28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6F398B"/>
    <w:pPr>
      <w:spacing w:after="100"/>
      <w:ind w:left="56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6F398B"/>
    <w:pPr>
      <w:spacing w:after="100"/>
      <w:ind w:left="84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6F398B"/>
    <w:pPr>
      <w:spacing w:after="100"/>
      <w:ind w:left="112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6F398B"/>
    <w:pPr>
      <w:spacing w:after="100"/>
      <w:ind w:left="14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6F398B"/>
    <w:pPr>
      <w:spacing w:after="100"/>
      <w:ind w:left="168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6F398B"/>
    <w:pPr>
      <w:spacing w:after="100"/>
      <w:ind w:left="196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6F398B"/>
    <w:pPr>
      <w:spacing w:after="100"/>
      <w:ind w:left="2240"/>
    </w:pPr>
  </w:style>
  <w:style w:type="character" w:customStyle="1" w:styleId="Ttulo1Car">
    <w:name w:val="Título 1 Car"/>
    <w:basedOn w:val="Fuentedeprrafopredeter"/>
    <w:link w:val="Ttulo1"/>
    <w:uiPriority w:val="9"/>
    <w:rsid w:val="006F398B"/>
    <w:rPr>
      <w:rFonts w:ascii="Century Schoolbook" w:eastAsiaTheme="majorEastAsia" w:hAnsi="Century Schoolbook" w:cstheme="majorBidi"/>
      <w:i/>
      <w:iCs/>
      <w:color w:val="202A6B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6F398B"/>
    <w:pPr>
      <w:outlineLvl w:val="9"/>
    </w:pPr>
  </w:style>
  <w:style w:type="character" w:styleId="Referenciasutil">
    <w:name w:val="Subtle Reference"/>
    <w:basedOn w:val="Fuentedeprrafopredeter"/>
    <w:uiPriority w:val="31"/>
    <w:semiHidden/>
    <w:rsid w:val="006F398B"/>
    <w:rPr>
      <w:rFonts w:ascii="Century Schoolbook" w:hAnsi="Century Schoolbook"/>
      <w:smallCaps/>
      <w:color w:val="5A5A5A" w:themeColor="text1" w:themeTint="A5"/>
    </w:rPr>
  </w:style>
  <w:style w:type="character" w:styleId="nfasissutil">
    <w:name w:val="Subtle Emphasis"/>
    <w:basedOn w:val="Fuentedeprrafopredeter"/>
    <w:uiPriority w:val="19"/>
    <w:semiHidden/>
    <w:rsid w:val="006F398B"/>
    <w:rPr>
      <w:rFonts w:ascii="Century Schoolbook" w:hAnsi="Century Schoolbook"/>
      <w:i/>
      <w:iCs/>
      <w:color w:val="404040" w:themeColor="text1" w:themeTint="BF"/>
    </w:rPr>
  </w:style>
  <w:style w:type="table" w:styleId="Tablaprofesional">
    <w:name w:val="Table Professional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Listamedia1">
    <w:name w:val="Medium List 1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2B3990" w:themeColor="accent1"/>
        <w:bottom w:val="single" w:sz="8" w:space="0" w:color="2B399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B3990" w:themeColor="accent1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2B3990" w:themeColor="accent1"/>
          <w:bottom w:val="single" w:sz="8" w:space="0" w:color="2B399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B3990" w:themeColor="accent1"/>
          <w:bottom w:val="single" w:sz="8" w:space="0" w:color="2B3990" w:themeColor="accent1"/>
        </w:tcBorders>
      </w:tcPr>
    </w:tblStylePr>
    <w:tblStylePr w:type="band1Vert">
      <w:tblPr/>
      <w:tcPr>
        <w:shd w:val="clear" w:color="auto" w:fill="C1C7EC" w:themeFill="accent1" w:themeFillTint="3F"/>
      </w:tcPr>
    </w:tblStylePr>
    <w:tblStylePr w:type="band1Horz">
      <w:tblPr/>
      <w:tcPr>
        <w:shd w:val="clear" w:color="auto" w:fill="C1C7EC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1C75BC" w:themeColor="accent2"/>
        <w:bottom w:val="single" w:sz="8" w:space="0" w:color="1C75BC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C75BC" w:themeColor="accent2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1C75BC" w:themeColor="accent2"/>
          <w:bottom w:val="single" w:sz="8" w:space="0" w:color="1C75B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C75BC" w:themeColor="accent2"/>
          <w:bottom w:val="single" w:sz="8" w:space="0" w:color="1C75BC" w:themeColor="accent2"/>
        </w:tcBorders>
      </w:tcPr>
    </w:tblStylePr>
    <w:tblStylePr w:type="band1Vert">
      <w:tblPr/>
      <w:tcPr>
        <w:shd w:val="clear" w:color="auto" w:fill="BFDDF5" w:themeFill="accent2" w:themeFillTint="3F"/>
      </w:tcPr>
    </w:tblStylePr>
    <w:tblStylePr w:type="band1Horz">
      <w:tblPr/>
      <w:tcPr>
        <w:shd w:val="clear" w:color="auto" w:fill="BFDDF5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27AAE1" w:themeColor="accent3"/>
        <w:bottom w:val="single" w:sz="8" w:space="0" w:color="27AAE1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7AAE1" w:themeColor="accent3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27AAE1" w:themeColor="accent3"/>
          <w:bottom w:val="single" w:sz="8" w:space="0" w:color="27AAE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7AAE1" w:themeColor="accent3"/>
          <w:bottom w:val="single" w:sz="8" w:space="0" w:color="27AAE1" w:themeColor="accent3"/>
        </w:tcBorders>
      </w:tcPr>
    </w:tblStylePr>
    <w:tblStylePr w:type="band1Vert">
      <w:tblPr/>
      <w:tcPr>
        <w:shd w:val="clear" w:color="auto" w:fill="C9E9F7" w:themeFill="accent3" w:themeFillTint="3F"/>
      </w:tcPr>
    </w:tblStylePr>
    <w:tblStylePr w:type="band1Horz">
      <w:tblPr/>
      <w:tcPr>
        <w:shd w:val="clear" w:color="auto" w:fill="C9E9F7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00A79D" w:themeColor="accent4"/>
        <w:bottom w:val="single" w:sz="8" w:space="0" w:color="00A79D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A79D" w:themeColor="accent4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00A79D" w:themeColor="accent4"/>
          <w:bottom w:val="single" w:sz="8" w:space="0" w:color="00A79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A79D" w:themeColor="accent4"/>
          <w:bottom w:val="single" w:sz="8" w:space="0" w:color="00A79D" w:themeColor="accent4"/>
        </w:tcBorders>
      </w:tcPr>
    </w:tblStylePr>
    <w:tblStylePr w:type="band1Vert">
      <w:tblPr/>
      <w:tcPr>
        <w:shd w:val="clear" w:color="auto" w:fill="AAFFF9" w:themeFill="accent4" w:themeFillTint="3F"/>
      </w:tcPr>
    </w:tblStylePr>
    <w:tblStylePr w:type="band1Horz">
      <w:tblPr/>
      <w:tcPr>
        <w:shd w:val="clear" w:color="auto" w:fill="AAFFF9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262262" w:themeColor="accent5"/>
        <w:bottom w:val="single" w:sz="8" w:space="0" w:color="262262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62262" w:themeColor="accent5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262262" w:themeColor="accent5"/>
          <w:bottom w:val="single" w:sz="8" w:space="0" w:color="26226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62262" w:themeColor="accent5"/>
          <w:bottom w:val="single" w:sz="8" w:space="0" w:color="262262" w:themeColor="accent5"/>
        </w:tcBorders>
      </w:tcPr>
    </w:tblStylePr>
    <w:tblStylePr w:type="band1Vert">
      <w:tblPr/>
      <w:tcPr>
        <w:shd w:val="clear" w:color="auto" w:fill="BCB9E7" w:themeFill="accent5" w:themeFillTint="3F"/>
      </w:tcPr>
    </w:tblStylePr>
    <w:tblStylePr w:type="band1Horz">
      <w:tblPr/>
      <w:tcPr>
        <w:shd w:val="clear" w:color="auto" w:fill="BCB9E7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FBB040" w:themeColor="accent6"/>
        <w:bottom w:val="single" w:sz="8" w:space="0" w:color="FBB040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BB040" w:themeColor="accent6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FBB040" w:themeColor="accent6"/>
          <w:bottom w:val="single" w:sz="8" w:space="0" w:color="FBB04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BB040" w:themeColor="accent6"/>
          <w:bottom w:val="single" w:sz="8" w:space="0" w:color="FBB040" w:themeColor="accent6"/>
        </w:tcBorders>
      </w:tcPr>
    </w:tblStylePr>
    <w:tblStylePr w:type="band1Vert">
      <w:tblPr/>
      <w:tcPr>
        <w:shd w:val="clear" w:color="auto" w:fill="FEEBCF" w:themeFill="accent6" w:themeFillTint="3F"/>
      </w:tcPr>
    </w:tblStylePr>
    <w:tblStylePr w:type="band1Horz">
      <w:tblPr/>
      <w:tcPr>
        <w:shd w:val="clear" w:color="auto" w:fill="FEEBCF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B3990" w:themeColor="accent1"/>
        <w:left w:val="single" w:sz="8" w:space="0" w:color="2B3990" w:themeColor="accent1"/>
        <w:bottom w:val="single" w:sz="8" w:space="0" w:color="2B3990" w:themeColor="accent1"/>
        <w:right w:val="single" w:sz="8" w:space="0" w:color="2B399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B399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B399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B399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1C7EC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1C7EC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1C75BC" w:themeColor="accent2"/>
        <w:left w:val="single" w:sz="8" w:space="0" w:color="1C75BC" w:themeColor="accent2"/>
        <w:bottom w:val="single" w:sz="8" w:space="0" w:color="1C75BC" w:themeColor="accent2"/>
        <w:right w:val="single" w:sz="8" w:space="0" w:color="1C75BC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C75B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C75BC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C75BC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DDF5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DDF5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7AAE1" w:themeColor="accent3"/>
        <w:left w:val="single" w:sz="8" w:space="0" w:color="27AAE1" w:themeColor="accent3"/>
        <w:bottom w:val="single" w:sz="8" w:space="0" w:color="27AAE1" w:themeColor="accent3"/>
        <w:right w:val="single" w:sz="8" w:space="0" w:color="27AAE1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7AAE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7AAE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7AAE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9F7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9E9F7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00A79D" w:themeColor="accent4"/>
        <w:left w:val="single" w:sz="8" w:space="0" w:color="00A79D" w:themeColor="accent4"/>
        <w:bottom w:val="single" w:sz="8" w:space="0" w:color="00A79D" w:themeColor="accent4"/>
        <w:right w:val="single" w:sz="8" w:space="0" w:color="00A79D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A79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A79D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A79D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AFFF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AFFF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62262" w:themeColor="accent5"/>
        <w:left w:val="single" w:sz="8" w:space="0" w:color="262262" w:themeColor="accent5"/>
        <w:bottom w:val="single" w:sz="8" w:space="0" w:color="262262" w:themeColor="accent5"/>
        <w:right w:val="single" w:sz="8" w:space="0" w:color="262262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62262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62262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62262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CB9E7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CB9E7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FBB040" w:themeColor="accent6"/>
        <w:left w:val="single" w:sz="8" w:space="0" w:color="FBB040" w:themeColor="accent6"/>
        <w:bottom w:val="single" w:sz="8" w:space="0" w:color="FBB040" w:themeColor="accent6"/>
        <w:right w:val="single" w:sz="8" w:space="0" w:color="FBB040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BB040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BB040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BB040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EBCF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EBCF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4456C7" w:themeColor="accent1" w:themeTint="BF"/>
        <w:left w:val="single" w:sz="8" w:space="0" w:color="4456C7" w:themeColor="accent1" w:themeTint="BF"/>
        <w:bottom w:val="single" w:sz="8" w:space="0" w:color="4456C7" w:themeColor="accent1" w:themeTint="BF"/>
        <w:right w:val="single" w:sz="8" w:space="0" w:color="4456C7" w:themeColor="accent1" w:themeTint="BF"/>
        <w:insideH w:val="single" w:sz="8" w:space="0" w:color="4456C7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456C7" w:themeColor="accent1" w:themeTint="BF"/>
          <w:left w:val="single" w:sz="8" w:space="0" w:color="4456C7" w:themeColor="accent1" w:themeTint="BF"/>
          <w:bottom w:val="single" w:sz="8" w:space="0" w:color="4456C7" w:themeColor="accent1" w:themeTint="BF"/>
          <w:right w:val="single" w:sz="8" w:space="0" w:color="4456C7" w:themeColor="accent1" w:themeTint="BF"/>
          <w:insideH w:val="nil"/>
          <w:insideV w:val="nil"/>
        </w:tcBorders>
        <w:shd w:val="clear" w:color="auto" w:fill="2B399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56C7" w:themeColor="accent1" w:themeTint="BF"/>
          <w:left w:val="single" w:sz="8" w:space="0" w:color="4456C7" w:themeColor="accent1" w:themeTint="BF"/>
          <w:bottom w:val="single" w:sz="8" w:space="0" w:color="4456C7" w:themeColor="accent1" w:themeTint="BF"/>
          <w:right w:val="single" w:sz="8" w:space="0" w:color="4456C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C7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1C7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3F99E2" w:themeColor="accent2" w:themeTint="BF"/>
        <w:left w:val="single" w:sz="8" w:space="0" w:color="3F99E2" w:themeColor="accent2" w:themeTint="BF"/>
        <w:bottom w:val="single" w:sz="8" w:space="0" w:color="3F99E2" w:themeColor="accent2" w:themeTint="BF"/>
        <w:right w:val="single" w:sz="8" w:space="0" w:color="3F99E2" w:themeColor="accent2" w:themeTint="BF"/>
        <w:insideH w:val="single" w:sz="8" w:space="0" w:color="3F99E2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F99E2" w:themeColor="accent2" w:themeTint="BF"/>
          <w:left w:val="single" w:sz="8" w:space="0" w:color="3F99E2" w:themeColor="accent2" w:themeTint="BF"/>
          <w:bottom w:val="single" w:sz="8" w:space="0" w:color="3F99E2" w:themeColor="accent2" w:themeTint="BF"/>
          <w:right w:val="single" w:sz="8" w:space="0" w:color="3F99E2" w:themeColor="accent2" w:themeTint="BF"/>
          <w:insideH w:val="nil"/>
          <w:insideV w:val="nil"/>
        </w:tcBorders>
        <w:shd w:val="clear" w:color="auto" w:fill="1C75BC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F99E2" w:themeColor="accent2" w:themeTint="BF"/>
          <w:left w:val="single" w:sz="8" w:space="0" w:color="3F99E2" w:themeColor="accent2" w:themeTint="BF"/>
          <w:bottom w:val="single" w:sz="8" w:space="0" w:color="3F99E2" w:themeColor="accent2" w:themeTint="BF"/>
          <w:right w:val="single" w:sz="8" w:space="0" w:color="3F99E2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DDF5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DDF5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5DBEE8" w:themeColor="accent3" w:themeTint="BF"/>
        <w:left w:val="single" w:sz="8" w:space="0" w:color="5DBEE8" w:themeColor="accent3" w:themeTint="BF"/>
        <w:bottom w:val="single" w:sz="8" w:space="0" w:color="5DBEE8" w:themeColor="accent3" w:themeTint="BF"/>
        <w:right w:val="single" w:sz="8" w:space="0" w:color="5DBEE8" w:themeColor="accent3" w:themeTint="BF"/>
        <w:insideH w:val="single" w:sz="8" w:space="0" w:color="5DBEE8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DBEE8" w:themeColor="accent3" w:themeTint="BF"/>
          <w:left w:val="single" w:sz="8" w:space="0" w:color="5DBEE8" w:themeColor="accent3" w:themeTint="BF"/>
          <w:bottom w:val="single" w:sz="8" w:space="0" w:color="5DBEE8" w:themeColor="accent3" w:themeTint="BF"/>
          <w:right w:val="single" w:sz="8" w:space="0" w:color="5DBEE8" w:themeColor="accent3" w:themeTint="BF"/>
          <w:insideH w:val="nil"/>
          <w:insideV w:val="nil"/>
        </w:tcBorders>
        <w:shd w:val="clear" w:color="auto" w:fill="27AAE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DBEE8" w:themeColor="accent3" w:themeTint="BF"/>
          <w:left w:val="single" w:sz="8" w:space="0" w:color="5DBEE8" w:themeColor="accent3" w:themeTint="BF"/>
          <w:bottom w:val="single" w:sz="8" w:space="0" w:color="5DBEE8" w:themeColor="accent3" w:themeTint="BF"/>
          <w:right w:val="single" w:sz="8" w:space="0" w:color="5DBEE8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E9F7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9E9F7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00FDED" w:themeColor="accent4" w:themeTint="BF"/>
        <w:left w:val="single" w:sz="8" w:space="0" w:color="00FDED" w:themeColor="accent4" w:themeTint="BF"/>
        <w:bottom w:val="single" w:sz="8" w:space="0" w:color="00FDED" w:themeColor="accent4" w:themeTint="BF"/>
        <w:right w:val="single" w:sz="8" w:space="0" w:color="00FDED" w:themeColor="accent4" w:themeTint="BF"/>
        <w:insideH w:val="single" w:sz="8" w:space="0" w:color="00FDED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FDED" w:themeColor="accent4" w:themeTint="BF"/>
          <w:left w:val="single" w:sz="8" w:space="0" w:color="00FDED" w:themeColor="accent4" w:themeTint="BF"/>
          <w:bottom w:val="single" w:sz="8" w:space="0" w:color="00FDED" w:themeColor="accent4" w:themeTint="BF"/>
          <w:right w:val="single" w:sz="8" w:space="0" w:color="00FDED" w:themeColor="accent4" w:themeTint="BF"/>
          <w:insideH w:val="nil"/>
          <w:insideV w:val="nil"/>
        </w:tcBorders>
        <w:shd w:val="clear" w:color="auto" w:fill="00A79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FDED" w:themeColor="accent4" w:themeTint="BF"/>
          <w:left w:val="single" w:sz="8" w:space="0" w:color="00FDED" w:themeColor="accent4" w:themeTint="BF"/>
          <w:bottom w:val="single" w:sz="8" w:space="0" w:color="00FDED" w:themeColor="accent4" w:themeTint="BF"/>
          <w:right w:val="single" w:sz="8" w:space="0" w:color="00FDED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AFFF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AFFF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403AA8" w:themeColor="accent5" w:themeTint="BF"/>
        <w:left w:val="single" w:sz="8" w:space="0" w:color="403AA8" w:themeColor="accent5" w:themeTint="BF"/>
        <w:bottom w:val="single" w:sz="8" w:space="0" w:color="403AA8" w:themeColor="accent5" w:themeTint="BF"/>
        <w:right w:val="single" w:sz="8" w:space="0" w:color="403AA8" w:themeColor="accent5" w:themeTint="BF"/>
        <w:insideH w:val="single" w:sz="8" w:space="0" w:color="403AA8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3AA8" w:themeColor="accent5" w:themeTint="BF"/>
          <w:left w:val="single" w:sz="8" w:space="0" w:color="403AA8" w:themeColor="accent5" w:themeTint="BF"/>
          <w:bottom w:val="single" w:sz="8" w:space="0" w:color="403AA8" w:themeColor="accent5" w:themeTint="BF"/>
          <w:right w:val="single" w:sz="8" w:space="0" w:color="403AA8" w:themeColor="accent5" w:themeTint="BF"/>
          <w:insideH w:val="nil"/>
          <w:insideV w:val="nil"/>
        </w:tcBorders>
        <w:shd w:val="clear" w:color="auto" w:fill="262262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AA8" w:themeColor="accent5" w:themeTint="BF"/>
          <w:left w:val="single" w:sz="8" w:space="0" w:color="403AA8" w:themeColor="accent5" w:themeTint="BF"/>
          <w:bottom w:val="single" w:sz="8" w:space="0" w:color="403AA8" w:themeColor="accent5" w:themeTint="BF"/>
          <w:right w:val="single" w:sz="8" w:space="0" w:color="403AA8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B9E7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CB9E7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FCC36F" w:themeColor="accent6" w:themeTint="BF"/>
        <w:left w:val="single" w:sz="8" w:space="0" w:color="FCC36F" w:themeColor="accent6" w:themeTint="BF"/>
        <w:bottom w:val="single" w:sz="8" w:space="0" w:color="FCC36F" w:themeColor="accent6" w:themeTint="BF"/>
        <w:right w:val="single" w:sz="8" w:space="0" w:color="FCC36F" w:themeColor="accent6" w:themeTint="BF"/>
        <w:insideH w:val="single" w:sz="8" w:space="0" w:color="FCC36F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CC36F" w:themeColor="accent6" w:themeTint="BF"/>
          <w:left w:val="single" w:sz="8" w:space="0" w:color="FCC36F" w:themeColor="accent6" w:themeTint="BF"/>
          <w:bottom w:val="single" w:sz="8" w:space="0" w:color="FCC36F" w:themeColor="accent6" w:themeTint="BF"/>
          <w:right w:val="single" w:sz="8" w:space="0" w:color="FCC36F" w:themeColor="accent6" w:themeTint="BF"/>
          <w:insideH w:val="nil"/>
          <w:insideV w:val="nil"/>
        </w:tcBorders>
        <w:shd w:val="clear" w:color="auto" w:fill="FBB040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CC36F" w:themeColor="accent6" w:themeTint="BF"/>
          <w:left w:val="single" w:sz="8" w:space="0" w:color="FCC36F" w:themeColor="accent6" w:themeTint="BF"/>
          <w:bottom w:val="single" w:sz="8" w:space="0" w:color="FCC36F" w:themeColor="accent6" w:themeTint="BF"/>
          <w:right w:val="single" w:sz="8" w:space="0" w:color="FCC36F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BCF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EBCF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B399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399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B399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C75BC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C75BC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C75BC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7AAE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AAE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7AAE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A79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A79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A79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62262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2262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62262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BB040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B040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BB040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4456C7" w:themeColor="accent1" w:themeTint="BF"/>
        <w:left w:val="single" w:sz="8" w:space="0" w:color="4456C7" w:themeColor="accent1" w:themeTint="BF"/>
        <w:bottom w:val="single" w:sz="8" w:space="0" w:color="4456C7" w:themeColor="accent1" w:themeTint="BF"/>
        <w:right w:val="single" w:sz="8" w:space="0" w:color="4456C7" w:themeColor="accent1" w:themeTint="BF"/>
        <w:insideH w:val="single" w:sz="8" w:space="0" w:color="4456C7" w:themeColor="accent1" w:themeTint="BF"/>
        <w:insideV w:val="single" w:sz="8" w:space="0" w:color="4456C7" w:themeColor="accent1" w:themeTint="BF"/>
      </w:tblBorders>
    </w:tblPr>
    <w:tcPr>
      <w:shd w:val="clear" w:color="auto" w:fill="C1C7EC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456C7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38EDA" w:themeFill="accent1" w:themeFillTint="7F"/>
      </w:tcPr>
    </w:tblStylePr>
    <w:tblStylePr w:type="band1Horz">
      <w:tblPr/>
      <w:tcPr>
        <w:shd w:val="clear" w:color="auto" w:fill="838EDA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3F99E2" w:themeColor="accent2" w:themeTint="BF"/>
        <w:left w:val="single" w:sz="8" w:space="0" w:color="3F99E2" w:themeColor="accent2" w:themeTint="BF"/>
        <w:bottom w:val="single" w:sz="8" w:space="0" w:color="3F99E2" w:themeColor="accent2" w:themeTint="BF"/>
        <w:right w:val="single" w:sz="8" w:space="0" w:color="3F99E2" w:themeColor="accent2" w:themeTint="BF"/>
        <w:insideH w:val="single" w:sz="8" w:space="0" w:color="3F99E2" w:themeColor="accent2" w:themeTint="BF"/>
        <w:insideV w:val="single" w:sz="8" w:space="0" w:color="3F99E2" w:themeColor="accent2" w:themeTint="BF"/>
      </w:tblBorders>
    </w:tblPr>
    <w:tcPr>
      <w:shd w:val="clear" w:color="auto" w:fill="BFDDF5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F99E2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BBEC" w:themeFill="accent2" w:themeFillTint="7F"/>
      </w:tcPr>
    </w:tblStylePr>
    <w:tblStylePr w:type="band1Horz">
      <w:tblPr/>
      <w:tcPr>
        <w:shd w:val="clear" w:color="auto" w:fill="7FBBEC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5DBEE8" w:themeColor="accent3" w:themeTint="BF"/>
        <w:left w:val="single" w:sz="8" w:space="0" w:color="5DBEE8" w:themeColor="accent3" w:themeTint="BF"/>
        <w:bottom w:val="single" w:sz="8" w:space="0" w:color="5DBEE8" w:themeColor="accent3" w:themeTint="BF"/>
        <w:right w:val="single" w:sz="8" w:space="0" w:color="5DBEE8" w:themeColor="accent3" w:themeTint="BF"/>
        <w:insideH w:val="single" w:sz="8" w:space="0" w:color="5DBEE8" w:themeColor="accent3" w:themeTint="BF"/>
        <w:insideV w:val="single" w:sz="8" w:space="0" w:color="5DBEE8" w:themeColor="accent3" w:themeTint="BF"/>
      </w:tblBorders>
    </w:tblPr>
    <w:tcPr>
      <w:shd w:val="clear" w:color="auto" w:fill="C9E9F7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DBEE8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3D4F0" w:themeFill="accent3" w:themeFillTint="7F"/>
      </w:tcPr>
    </w:tblStylePr>
    <w:tblStylePr w:type="band1Horz">
      <w:tblPr/>
      <w:tcPr>
        <w:shd w:val="clear" w:color="auto" w:fill="93D4F0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00FDED" w:themeColor="accent4" w:themeTint="BF"/>
        <w:left w:val="single" w:sz="8" w:space="0" w:color="00FDED" w:themeColor="accent4" w:themeTint="BF"/>
        <w:bottom w:val="single" w:sz="8" w:space="0" w:color="00FDED" w:themeColor="accent4" w:themeTint="BF"/>
        <w:right w:val="single" w:sz="8" w:space="0" w:color="00FDED" w:themeColor="accent4" w:themeTint="BF"/>
        <w:insideH w:val="single" w:sz="8" w:space="0" w:color="00FDED" w:themeColor="accent4" w:themeTint="BF"/>
        <w:insideV w:val="single" w:sz="8" w:space="0" w:color="00FDED" w:themeColor="accent4" w:themeTint="BF"/>
      </w:tblBorders>
    </w:tblPr>
    <w:tcPr>
      <w:shd w:val="clear" w:color="auto" w:fill="AAFFF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FDED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4FFF4" w:themeFill="accent4" w:themeFillTint="7F"/>
      </w:tcPr>
    </w:tblStylePr>
    <w:tblStylePr w:type="band1Horz">
      <w:tblPr/>
      <w:tcPr>
        <w:shd w:val="clear" w:color="auto" w:fill="54FFF4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403AA8" w:themeColor="accent5" w:themeTint="BF"/>
        <w:left w:val="single" w:sz="8" w:space="0" w:color="403AA8" w:themeColor="accent5" w:themeTint="BF"/>
        <w:bottom w:val="single" w:sz="8" w:space="0" w:color="403AA8" w:themeColor="accent5" w:themeTint="BF"/>
        <w:right w:val="single" w:sz="8" w:space="0" w:color="403AA8" w:themeColor="accent5" w:themeTint="BF"/>
        <w:insideH w:val="single" w:sz="8" w:space="0" w:color="403AA8" w:themeColor="accent5" w:themeTint="BF"/>
        <w:insideV w:val="single" w:sz="8" w:space="0" w:color="403AA8" w:themeColor="accent5" w:themeTint="BF"/>
      </w:tblBorders>
    </w:tblPr>
    <w:tcPr>
      <w:shd w:val="clear" w:color="auto" w:fill="BCB9E7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3AA8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873CE" w:themeFill="accent5" w:themeFillTint="7F"/>
      </w:tcPr>
    </w:tblStylePr>
    <w:tblStylePr w:type="band1Horz">
      <w:tblPr/>
      <w:tcPr>
        <w:shd w:val="clear" w:color="auto" w:fill="7873CE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FCC36F" w:themeColor="accent6" w:themeTint="BF"/>
        <w:left w:val="single" w:sz="8" w:space="0" w:color="FCC36F" w:themeColor="accent6" w:themeTint="BF"/>
        <w:bottom w:val="single" w:sz="8" w:space="0" w:color="FCC36F" w:themeColor="accent6" w:themeTint="BF"/>
        <w:right w:val="single" w:sz="8" w:space="0" w:color="FCC36F" w:themeColor="accent6" w:themeTint="BF"/>
        <w:insideH w:val="single" w:sz="8" w:space="0" w:color="FCC36F" w:themeColor="accent6" w:themeTint="BF"/>
        <w:insideV w:val="single" w:sz="8" w:space="0" w:color="FCC36F" w:themeColor="accent6" w:themeTint="BF"/>
      </w:tblBorders>
    </w:tblPr>
    <w:tcPr>
      <w:shd w:val="clear" w:color="auto" w:fill="FEEBCF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CC36F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D79F" w:themeFill="accent6" w:themeFillTint="7F"/>
      </w:tcPr>
    </w:tblStylePr>
    <w:tblStylePr w:type="band1Horz">
      <w:tblPr/>
      <w:tcPr>
        <w:shd w:val="clear" w:color="auto" w:fill="FDD79F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B3990" w:themeColor="accent1"/>
        <w:left w:val="single" w:sz="8" w:space="0" w:color="2B3990" w:themeColor="accent1"/>
        <w:bottom w:val="single" w:sz="8" w:space="0" w:color="2B3990" w:themeColor="accent1"/>
        <w:right w:val="single" w:sz="8" w:space="0" w:color="2B3990" w:themeColor="accent1"/>
        <w:insideH w:val="single" w:sz="8" w:space="0" w:color="2B3990" w:themeColor="accent1"/>
        <w:insideV w:val="single" w:sz="8" w:space="0" w:color="2B3990" w:themeColor="accent1"/>
      </w:tblBorders>
    </w:tblPr>
    <w:tcPr>
      <w:shd w:val="clear" w:color="auto" w:fill="C1C7EC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8F7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DD1F0" w:themeFill="accent1" w:themeFillTint="33"/>
      </w:tcPr>
    </w:tblStylePr>
    <w:tblStylePr w:type="band1Vert">
      <w:tblPr/>
      <w:tcPr>
        <w:shd w:val="clear" w:color="auto" w:fill="838EDA" w:themeFill="accent1" w:themeFillTint="7F"/>
      </w:tcPr>
    </w:tblStylePr>
    <w:tblStylePr w:type="band1Horz">
      <w:tblPr/>
      <w:tcPr>
        <w:tcBorders>
          <w:insideH w:val="single" w:sz="6" w:space="0" w:color="2B3990" w:themeColor="accent1"/>
          <w:insideV w:val="single" w:sz="6" w:space="0" w:color="2B3990" w:themeColor="accent1"/>
        </w:tcBorders>
        <w:shd w:val="clear" w:color="auto" w:fill="838ED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1C75BC" w:themeColor="accent2"/>
        <w:left w:val="single" w:sz="8" w:space="0" w:color="1C75BC" w:themeColor="accent2"/>
        <w:bottom w:val="single" w:sz="8" w:space="0" w:color="1C75BC" w:themeColor="accent2"/>
        <w:right w:val="single" w:sz="8" w:space="0" w:color="1C75BC" w:themeColor="accent2"/>
        <w:insideH w:val="single" w:sz="8" w:space="0" w:color="1C75BC" w:themeColor="accent2"/>
        <w:insideV w:val="single" w:sz="8" w:space="0" w:color="1C75BC" w:themeColor="accent2"/>
      </w:tblBorders>
    </w:tblPr>
    <w:tcPr>
      <w:shd w:val="clear" w:color="auto" w:fill="BFDDF5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5F1FB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E3F7" w:themeFill="accent2" w:themeFillTint="33"/>
      </w:tcPr>
    </w:tblStylePr>
    <w:tblStylePr w:type="band1Vert">
      <w:tblPr/>
      <w:tcPr>
        <w:shd w:val="clear" w:color="auto" w:fill="7FBBEC" w:themeFill="accent2" w:themeFillTint="7F"/>
      </w:tcPr>
    </w:tblStylePr>
    <w:tblStylePr w:type="band1Horz">
      <w:tblPr/>
      <w:tcPr>
        <w:tcBorders>
          <w:insideH w:val="single" w:sz="6" w:space="0" w:color="1C75BC" w:themeColor="accent2"/>
          <w:insideV w:val="single" w:sz="6" w:space="0" w:color="1C75BC" w:themeColor="accent2"/>
        </w:tcBorders>
        <w:shd w:val="clear" w:color="auto" w:fill="7FBBEC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7AAE1" w:themeColor="accent3"/>
        <w:left w:val="single" w:sz="8" w:space="0" w:color="27AAE1" w:themeColor="accent3"/>
        <w:bottom w:val="single" w:sz="8" w:space="0" w:color="27AAE1" w:themeColor="accent3"/>
        <w:right w:val="single" w:sz="8" w:space="0" w:color="27AAE1" w:themeColor="accent3"/>
        <w:insideH w:val="single" w:sz="8" w:space="0" w:color="27AAE1" w:themeColor="accent3"/>
        <w:insideV w:val="single" w:sz="8" w:space="0" w:color="27AAE1" w:themeColor="accent3"/>
      </w:tblBorders>
    </w:tblPr>
    <w:tcPr>
      <w:shd w:val="clear" w:color="auto" w:fill="C9E9F7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9F6FC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EDF9" w:themeFill="accent3" w:themeFillTint="33"/>
      </w:tcPr>
    </w:tblStylePr>
    <w:tblStylePr w:type="band1Vert">
      <w:tblPr/>
      <w:tcPr>
        <w:shd w:val="clear" w:color="auto" w:fill="93D4F0" w:themeFill="accent3" w:themeFillTint="7F"/>
      </w:tcPr>
    </w:tblStylePr>
    <w:tblStylePr w:type="band1Horz">
      <w:tblPr/>
      <w:tcPr>
        <w:tcBorders>
          <w:insideH w:val="single" w:sz="6" w:space="0" w:color="27AAE1" w:themeColor="accent3"/>
          <w:insideV w:val="single" w:sz="6" w:space="0" w:color="27AAE1" w:themeColor="accent3"/>
        </w:tcBorders>
        <w:shd w:val="clear" w:color="auto" w:fill="93D4F0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00A79D" w:themeColor="accent4"/>
        <w:left w:val="single" w:sz="8" w:space="0" w:color="00A79D" w:themeColor="accent4"/>
        <w:bottom w:val="single" w:sz="8" w:space="0" w:color="00A79D" w:themeColor="accent4"/>
        <w:right w:val="single" w:sz="8" w:space="0" w:color="00A79D" w:themeColor="accent4"/>
        <w:insideH w:val="single" w:sz="8" w:space="0" w:color="00A79D" w:themeColor="accent4"/>
        <w:insideV w:val="single" w:sz="8" w:space="0" w:color="00A79D" w:themeColor="accent4"/>
      </w:tblBorders>
    </w:tblPr>
    <w:tcPr>
      <w:shd w:val="clear" w:color="auto" w:fill="AAFFF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DDFFFC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FFFA" w:themeFill="accent4" w:themeFillTint="33"/>
      </w:tcPr>
    </w:tblStylePr>
    <w:tblStylePr w:type="band1Vert">
      <w:tblPr/>
      <w:tcPr>
        <w:shd w:val="clear" w:color="auto" w:fill="54FFF4" w:themeFill="accent4" w:themeFillTint="7F"/>
      </w:tcPr>
    </w:tblStylePr>
    <w:tblStylePr w:type="band1Horz">
      <w:tblPr/>
      <w:tcPr>
        <w:tcBorders>
          <w:insideH w:val="single" w:sz="6" w:space="0" w:color="00A79D" w:themeColor="accent4"/>
          <w:insideV w:val="single" w:sz="6" w:space="0" w:color="00A79D" w:themeColor="accent4"/>
        </w:tcBorders>
        <w:shd w:val="clear" w:color="auto" w:fill="54FFF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62262" w:themeColor="accent5"/>
        <w:left w:val="single" w:sz="8" w:space="0" w:color="262262" w:themeColor="accent5"/>
        <w:bottom w:val="single" w:sz="8" w:space="0" w:color="262262" w:themeColor="accent5"/>
        <w:right w:val="single" w:sz="8" w:space="0" w:color="262262" w:themeColor="accent5"/>
        <w:insideH w:val="single" w:sz="8" w:space="0" w:color="262262" w:themeColor="accent5"/>
        <w:insideV w:val="single" w:sz="8" w:space="0" w:color="262262" w:themeColor="accent5"/>
      </w:tblBorders>
    </w:tblPr>
    <w:tcPr>
      <w:shd w:val="clear" w:color="auto" w:fill="BCB9E7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4E3F5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8C6EB" w:themeFill="accent5" w:themeFillTint="33"/>
      </w:tcPr>
    </w:tblStylePr>
    <w:tblStylePr w:type="band1Vert">
      <w:tblPr/>
      <w:tcPr>
        <w:shd w:val="clear" w:color="auto" w:fill="7873CE" w:themeFill="accent5" w:themeFillTint="7F"/>
      </w:tcPr>
    </w:tblStylePr>
    <w:tblStylePr w:type="band1Horz">
      <w:tblPr/>
      <w:tcPr>
        <w:tcBorders>
          <w:insideH w:val="single" w:sz="6" w:space="0" w:color="262262" w:themeColor="accent5"/>
          <w:insideV w:val="single" w:sz="6" w:space="0" w:color="262262" w:themeColor="accent5"/>
        </w:tcBorders>
        <w:shd w:val="clear" w:color="auto" w:fill="7873CE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FBB040" w:themeColor="accent6"/>
        <w:left w:val="single" w:sz="8" w:space="0" w:color="FBB040" w:themeColor="accent6"/>
        <w:bottom w:val="single" w:sz="8" w:space="0" w:color="FBB040" w:themeColor="accent6"/>
        <w:right w:val="single" w:sz="8" w:space="0" w:color="FBB040" w:themeColor="accent6"/>
        <w:insideH w:val="single" w:sz="8" w:space="0" w:color="FBB040" w:themeColor="accent6"/>
        <w:insideV w:val="single" w:sz="8" w:space="0" w:color="FBB040" w:themeColor="accent6"/>
      </w:tblBorders>
    </w:tblPr>
    <w:tcPr>
      <w:shd w:val="clear" w:color="auto" w:fill="FEEBCF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EFD8" w:themeFill="accent6" w:themeFillTint="33"/>
      </w:tcPr>
    </w:tblStylePr>
    <w:tblStylePr w:type="band1Vert">
      <w:tblPr/>
      <w:tcPr>
        <w:shd w:val="clear" w:color="auto" w:fill="FDD79F" w:themeFill="accent6" w:themeFillTint="7F"/>
      </w:tcPr>
    </w:tblStylePr>
    <w:tblStylePr w:type="band1Horz">
      <w:tblPr/>
      <w:tcPr>
        <w:tcBorders>
          <w:insideH w:val="single" w:sz="6" w:space="0" w:color="FBB040" w:themeColor="accent6"/>
          <w:insideV w:val="single" w:sz="6" w:space="0" w:color="FBB040" w:themeColor="accent6"/>
        </w:tcBorders>
        <w:shd w:val="clear" w:color="auto" w:fill="FDD79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1C7EC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399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399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B399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B399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38ED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38EDA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FDDF5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C75BC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C75BC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C75BC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C75BC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FBBEC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FBBEC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9E9F7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7AAE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7AAE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7AAE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7AAE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3D4F0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3D4F0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AFFF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A79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A79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A79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A79D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4FFF4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4FFF4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CB9E7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62262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62262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62262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62262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873CE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873CE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EBCF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BB040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BB040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BB040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BB040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DD79F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DD79F" w:themeFill="accent6" w:themeFillTint="7F"/>
      </w:tcPr>
    </w:tblStylePr>
  </w:style>
  <w:style w:type="paragraph" w:styleId="Bibliografa">
    <w:name w:val="Bibliography"/>
    <w:basedOn w:val="Normal"/>
    <w:next w:val="Normal"/>
    <w:uiPriority w:val="37"/>
    <w:semiHidden/>
    <w:unhideWhenUsed/>
    <w:rsid w:val="006F398B"/>
  </w:style>
  <w:style w:type="character" w:styleId="Ttulodellibro">
    <w:name w:val="Book Title"/>
    <w:basedOn w:val="Fuentedeprrafopredeter"/>
    <w:uiPriority w:val="33"/>
    <w:semiHidden/>
    <w:rsid w:val="006F398B"/>
    <w:rPr>
      <w:rFonts w:ascii="Century Schoolbook" w:hAnsi="Century Schoolbook"/>
      <w:b/>
      <w:bCs/>
      <w:i/>
      <w:iCs/>
      <w:spacing w:val="5"/>
    </w:rPr>
  </w:style>
  <w:style w:type="character" w:styleId="Hashtag">
    <w:name w:val="Hashtag"/>
    <w:basedOn w:val="Fuentedeprrafopredeter"/>
    <w:uiPriority w:val="99"/>
    <w:semiHidden/>
    <w:unhideWhenUsed/>
    <w:rsid w:val="006F398B"/>
    <w:rPr>
      <w:rFonts w:ascii="Century Schoolbook" w:hAnsi="Century Schoolbook"/>
      <w:color w:val="2B579A"/>
      <w:shd w:val="clear" w:color="auto" w:fill="E1DFDD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6F398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eastAsiaTheme="majorEastAsia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6F398B"/>
    <w:rPr>
      <w:rFonts w:ascii="Century Schoolbook" w:eastAsiaTheme="majorEastAsia" w:hAnsi="Century Schoolbook" w:cstheme="majorBidi"/>
      <w:i/>
      <w:iCs/>
      <w:color w:val="2B3990" w:themeColor="accent1"/>
      <w:sz w:val="24"/>
      <w:szCs w:val="24"/>
      <w:shd w:val="pct20" w:color="auto" w:fill="auto"/>
    </w:rPr>
  </w:style>
  <w:style w:type="table" w:styleId="Tablaelegante">
    <w:name w:val="Table Elegant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a">
    <w:name w:val="List"/>
    <w:basedOn w:val="Normal"/>
    <w:uiPriority w:val="99"/>
    <w:semiHidden/>
    <w:unhideWhenUsed/>
    <w:rsid w:val="006F398B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6F398B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6F398B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6F398B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6F398B"/>
    <w:pPr>
      <w:ind w:left="1800" w:hanging="360"/>
      <w:contextualSpacing/>
    </w:pPr>
  </w:style>
  <w:style w:type="table" w:styleId="Tablaconlista1">
    <w:name w:val="Table List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Continuarlista">
    <w:name w:val="List Continue"/>
    <w:basedOn w:val="Normal"/>
    <w:uiPriority w:val="99"/>
    <w:semiHidden/>
    <w:unhideWhenUsed/>
    <w:rsid w:val="006F398B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6F398B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6F398B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6F398B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6F398B"/>
    <w:pPr>
      <w:spacing w:after="120"/>
      <w:ind w:left="1800"/>
      <w:contextualSpacing/>
    </w:pPr>
  </w:style>
  <w:style w:type="paragraph" w:styleId="Listaconnmeros">
    <w:name w:val="List Number"/>
    <w:basedOn w:val="Normal"/>
    <w:uiPriority w:val="99"/>
    <w:semiHidden/>
    <w:unhideWhenUsed/>
    <w:rsid w:val="006F398B"/>
    <w:pPr>
      <w:numPr>
        <w:numId w:val="3"/>
      </w:numPr>
      <w:contextualSpacing/>
    </w:pPr>
  </w:style>
  <w:style w:type="paragraph" w:styleId="Listaconnmeros2">
    <w:name w:val="List Number 2"/>
    <w:basedOn w:val="Normal"/>
    <w:uiPriority w:val="99"/>
    <w:semiHidden/>
    <w:unhideWhenUsed/>
    <w:rsid w:val="006F398B"/>
    <w:pPr>
      <w:numPr>
        <w:numId w:val="4"/>
      </w:numPr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6F398B"/>
    <w:pPr>
      <w:numPr>
        <w:numId w:val="5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6F398B"/>
    <w:pPr>
      <w:numPr>
        <w:numId w:val="6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6F398B"/>
    <w:pPr>
      <w:numPr>
        <w:numId w:val="7"/>
      </w:numPr>
      <w:contextualSpacing/>
    </w:pPr>
  </w:style>
  <w:style w:type="paragraph" w:styleId="Listaconvietas">
    <w:name w:val="List Bullet"/>
    <w:basedOn w:val="Normal"/>
    <w:uiPriority w:val="99"/>
    <w:semiHidden/>
    <w:unhideWhenUsed/>
    <w:rsid w:val="006F398B"/>
    <w:pPr>
      <w:numPr>
        <w:numId w:val="8"/>
      </w:numPr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6F398B"/>
    <w:pPr>
      <w:numPr>
        <w:numId w:val="9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6F398B"/>
    <w:pPr>
      <w:numPr>
        <w:numId w:val="10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6F398B"/>
    <w:pPr>
      <w:numPr>
        <w:numId w:val="11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6F398B"/>
    <w:pPr>
      <w:numPr>
        <w:numId w:val="12"/>
      </w:numPr>
      <w:contextualSpacing/>
    </w:pPr>
  </w:style>
  <w:style w:type="table" w:styleId="Tablaclsica1">
    <w:name w:val="Table Classic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abladeilustraciones">
    <w:name w:val="table of figures"/>
    <w:basedOn w:val="Normal"/>
    <w:next w:val="Normal"/>
    <w:uiPriority w:val="99"/>
    <w:semiHidden/>
    <w:unhideWhenUsed/>
    <w:rsid w:val="006F398B"/>
  </w:style>
  <w:style w:type="paragraph" w:styleId="Textomacro">
    <w:name w:val="macro"/>
    <w:link w:val="TextomacroCar"/>
    <w:uiPriority w:val="99"/>
    <w:semiHidden/>
    <w:unhideWhenUsed/>
    <w:rsid w:val="006F398B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autoSpaceDE w:val="0"/>
      <w:autoSpaceDN w:val="0"/>
      <w:adjustRightInd w:val="0"/>
      <w:jc w:val="center"/>
    </w:pPr>
    <w:rPr>
      <w:rFonts w:ascii="Consolas" w:hAnsi="Consolas" w:cs="Georgia"/>
      <w:i/>
      <w:iCs/>
      <w:color w:val="2B3990" w:themeColor="accent1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6F398B"/>
    <w:rPr>
      <w:rFonts w:ascii="Consolas" w:hAnsi="Consolas" w:cs="Georgia"/>
      <w:i/>
      <w:iCs/>
      <w:color w:val="2B3990" w:themeColor="accent1"/>
    </w:rPr>
  </w:style>
  <w:style w:type="paragraph" w:styleId="Remitedesobre">
    <w:name w:val="envelope return"/>
    <w:basedOn w:val="Normal"/>
    <w:uiPriority w:val="99"/>
    <w:semiHidden/>
    <w:unhideWhenUsed/>
    <w:rsid w:val="006F398B"/>
    <w:rPr>
      <w:rFonts w:eastAsiaTheme="majorEastAsia" w:cstheme="majorBidi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6F398B"/>
    <w:rPr>
      <w:rFonts w:ascii="Century Schoolbook" w:hAnsi="Century Schoolbook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6F398B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6F398B"/>
    <w:rPr>
      <w:rFonts w:ascii="Century Schoolbook" w:hAnsi="Century Schoolbook" w:cs="Georgia"/>
      <w:i/>
      <w:iCs/>
      <w:color w:val="2B3990" w:themeColor="accent1"/>
    </w:rPr>
  </w:style>
  <w:style w:type="paragraph" w:styleId="Textoconsangra">
    <w:name w:val="table of authorities"/>
    <w:basedOn w:val="Normal"/>
    <w:next w:val="Normal"/>
    <w:uiPriority w:val="99"/>
    <w:semiHidden/>
    <w:unhideWhenUsed/>
    <w:rsid w:val="006F398B"/>
    <w:pPr>
      <w:ind w:left="280" w:hanging="280"/>
    </w:pPr>
  </w:style>
  <w:style w:type="paragraph" w:styleId="Encabezadodelista">
    <w:name w:val="toa heading"/>
    <w:basedOn w:val="Normal"/>
    <w:next w:val="Normal"/>
    <w:uiPriority w:val="99"/>
    <w:semiHidden/>
    <w:unhideWhenUsed/>
    <w:rsid w:val="006F398B"/>
    <w:pPr>
      <w:spacing w:before="120"/>
    </w:pPr>
    <w:rPr>
      <w:rFonts w:eastAsiaTheme="majorEastAsia" w:cstheme="majorBidi"/>
      <w:b/>
      <w:bCs/>
      <w:sz w:val="24"/>
      <w:szCs w:val="24"/>
    </w:rPr>
  </w:style>
  <w:style w:type="paragraph" w:styleId="Cita">
    <w:name w:val="Quote"/>
    <w:basedOn w:val="Normal"/>
    <w:next w:val="Normal"/>
    <w:link w:val="CitaCar"/>
    <w:uiPriority w:val="29"/>
    <w:semiHidden/>
    <w:rsid w:val="006F398B"/>
    <w:pPr>
      <w:spacing w:before="200" w:after="160"/>
      <w:ind w:left="864" w:right="864"/>
    </w:pPr>
    <w:rPr>
      <w:i w:val="0"/>
      <w:iCs w:val="0"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6F398B"/>
    <w:rPr>
      <w:rFonts w:ascii="Century Schoolbook" w:hAnsi="Century Schoolbook" w:cs="Georgia"/>
      <w:color w:val="404040" w:themeColor="text1" w:themeTint="BF"/>
      <w:sz w:val="28"/>
      <w:szCs w:val="28"/>
    </w:rPr>
  </w:style>
  <w:style w:type="character" w:styleId="nfasis">
    <w:name w:val="Emphasis"/>
    <w:basedOn w:val="Fuentedeprrafopredeter"/>
    <w:uiPriority w:val="20"/>
    <w:semiHidden/>
    <w:rsid w:val="006F398B"/>
    <w:rPr>
      <w:rFonts w:ascii="Century Schoolbook" w:hAnsi="Century Schoolbook"/>
      <w:i/>
      <w:iCs/>
    </w:rPr>
  </w:style>
  <w:style w:type="table" w:styleId="Listavistosa">
    <w:name w:val="Colorful List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65D96" w:themeFill="accent2" w:themeFillShade="CC"/>
      </w:tcPr>
    </w:tblStylePr>
    <w:tblStylePr w:type="lastRow">
      <w:rPr>
        <w:b/>
        <w:bCs/>
        <w:color w:val="165D9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6E8F7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65D96" w:themeFill="accent2" w:themeFillShade="CC"/>
      </w:tcPr>
    </w:tblStylePr>
    <w:tblStylePr w:type="lastRow">
      <w:rPr>
        <w:b/>
        <w:bCs/>
        <w:color w:val="165D9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C7EC" w:themeFill="accent1" w:themeFillTint="3F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5F1FB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65D96" w:themeFill="accent2" w:themeFillShade="CC"/>
      </w:tcPr>
    </w:tblStylePr>
    <w:tblStylePr w:type="lastRow">
      <w:rPr>
        <w:b/>
        <w:bCs/>
        <w:color w:val="165D9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DDF5" w:themeFill="accent2" w:themeFillTint="3F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9F6FC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857C" w:themeFill="accent4" w:themeFillShade="CC"/>
      </w:tcPr>
    </w:tblStylePr>
    <w:tblStylePr w:type="lastRow">
      <w:rPr>
        <w:b/>
        <w:bCs/>
        <w:color w:val="00857C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9E9F7" w:themeFill="accent3" w:themeFillTint="3F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DDFFFC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989B9" w:themeFill="accent3" w:themeFillShade="CC"/>
      </w:tcPr>
    </w:tblStylePr>
    <w:tblStylePr w:type="lastRow">
      <w:rPr>
        <w:b/>
        <w:bCs/>
        <w:color w:val="1989B9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FFF9" w:themeFill="accent4" w:themeFillTint="3F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4E3F5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69505" w:themeFill="accent6" w:themeFillShade="CC"/>
      </w:tcPr>
    </w:tblStylePr>
    <w:tblStylePr w:type="lastRow">
      <w:rPr>
        <w:b/>
        <w:bCs/>
        <w:color w:val="F69505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CB9E7" w:themeFill="accent5" w:themeFillTint="3F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FE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E1B4E" w:themeFill="accent5" w:themeFillShade="CC"/>
      </w:tcPr>
    </w:tblStylePr>
    <w:tblStylePr w:type="lastRow">
      <w:rPr>
        <w:b/>
        <w:bCs/>
        <w:color w:val="1E1B4E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EBCF" w:themeFill="accent6" w:themeFillTint="3F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vistosa1">
    <w:name w:val="Table Colorful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1C75BC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C75B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1C75BC" w:themeColor="accent2"/>
        <w:left w:val="single" w:sz="4" w:space="0" w:color="2B3990" w:themeColor="accent1"/>
        <w:bottom w:val="single" w:sz="4" w:space="0" w:color="2B3990" w:themeColor="accent1"/>
        <w:right w:val="single" w:sz="4" w:space="0" w:color="2B399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8F7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C75B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92256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92256" w:themeColor="accent1" w:themeShade="99"/>
          <w:insideV w:val="nil"/>
        </w:tcBorders>
        <w:shd w:val="clear" w:color="auto" w:fill="192256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2256" w:themeFill="accent1" w:themeFillShade="99"/>
      </w:tcPr>
    </w:tblStylePr>
    <w:tblStylePr w:type="band1Vert">
      <w:tblPr/>
      <w:tcPr>
        <w:shd w:val="clear" w:color="auto" w:fill="9BA4E1" w:themeFill="accent1" w:themeFillTint="66"/>
      </w:tcPr>
    </w:tblStylePr>
    <w:tblStylePr w:type="band1Horz">
      <w:tblPr/>
      <w:tcPr>
        <w:shd w:val="clear" w:color="auto" w:fill="838ED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1C75BC" w:themeColor="accent2"/>
        <w:left w:val="single" w:sz="4" w:space="0" w:color="1C75BC" w:themeColor="accent2"/>
        <w:bottom w:val="single" w:sz="4" w:space="0" w:color="1C75BC" w:themeColor="accent2"/>
        <w:right w:val="single" w:sz="4" w:space="0" w:color="1C75BC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1F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C75B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0457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04570" w:themeColor="accent2" w:themeShade="99"/>
          <w:insideV w:val="nil"/>
        </w:tcBorders>
        <w:shd w:val="clear" w:color="auto" w:fill="10457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04570" w:themeFill="accent2" w:themeFillShade="99"/>
      </w:tcPr>
    </w:tblStylePr>
    <w:tblStylePr w:type="band1Vert">
      <w:tblPr/>
      <w:tcPr>
        <w:shd w:val="clear" w:color="auto" w:fill="98C8EF" w:themeFill="accent2" w:themeFillTint="66"/>
      </w:tcPr>
    </w:tblStylePr>
    <w:tblStylePr w:type="band1Horz">
      <w:tblPr/>
      <w:tcPr>
        <w:shd w:val="clear" w:color="auto" w:fill="7FBBEC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00A79D" w:themeColor="accent4"/>
        <w:left w:val="single" w:sz="4" w:space="0" w:color="27AAE1" w:themeColor="accent3"/>
        <w:bottom w:val="single" w:sz="4" w:space="0" w:color="27AAE1" w:themeColor="accent3"/>
        <w:right w:val="single" w:sz="4" w:space="0" w:color="27AAE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F6FC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A79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3678A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3678A" w:themeColor="accent3" w:themeShade="99"/>
          <w:insideV w:val="nil"/>
        </w:tcBorders>
        <w:shd w:val="clear" w:color="auto" w:fill="13678A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3678A" w:themeFill="accent3" w:themeFillShade="99"/>
      </w:tcPr>
    </w:tblStylePr>
    <w:tblStylePr w:type="band1Vert">
      <w:tblPr/>
      <w:tcPr>
        <w:shd w:val="clear" w:color="auto" w:fill="A8DCF3" w:themeFill="accent3" w:themeFillTint="66"/>
      </w:tcPr>
    </w:tblStylePr>
    <w:tblStylePr w:type="band1Horz">
      <w:tblPr/>
      <w:tcPr>
        <w:shd w:val="clear" w:color="auto" w:fill="93D4F0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27AAE1" w:themeColor="accent3"/>
        <w:left w:val="single" w:sz="4" w:space="0" w:color="00A79D" w:themeColor="accent4"/>
        <w:bottom w:val="single" w:sz="4" w:space="0" w:color="00A79D" w:themeColor="accent4"/>
        <w:right w:val="single" w:sz="4" w:space="0" w:color="00A79D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DFFFC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7AAE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645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645D" w:themeColor="accent4" w:themeShade="99"/>
          <w:insideV w:val="nil"/>
        </w:tcBorders>
        <w:shd w:val="clear" w:color="auto" w:fill="00645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645D" w:themeFill="accent4" w:themeFillShade="99"/>
      </w:tcPr>
    </w:tblStylePr>
    <w:tblStylePr w:type="band1Vert">
      <w:tblPr/>
      <w:tcPr>
        <w:shd w:val="clear" w:color="auto" w:fill="75FFF6" w:themeFill="accent4" w:themeFillTint="66"/>
      </w:tcPr>
    </w:tblStylePr>
    <w:tblStylePr w:type="band1Horz">
      <w:tblPr/>
      <w:tcPr>
        <w:shd w:val="clear" w:color="auto" w:fill="54FFF4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FBB040" w:themeColor="accent6"/>
        <w:left w:val="single" w:sz="4" w:space="0" w:color="262262" w:themeColor="accent5"/>
        <w:bottom w:val="single" w:sz="4" w:space="0" w:color="262262" w:themeColor="accent5"/>
        <w:right w:val="single" w:sz="4" w:space="0" w:color="262262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4E3F5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BB040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6143A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6143A" w:themeColor="accent5" w:themeShade="99"/>
          <w:insideV w:val="nil"/>
        </w:tcBorders>
        <w:shd w:val="clear" w:color="auto" w:fill="16143A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143A" w:themeFill="accent5" w:themeFillShade="99"/>
      </w:tcPr>
    </w:tblStylePr>
    <w:tblStylePr w:type="band1Vert">
      <w:tblPr/>
      <w:tcPr>
        <w:shd w:val="clear" w:color="auto" w:fill="928ED8" w:themeFill="accent5" w:themeFillTint="66"/>
      </w:tcPr>
    </w:tblStylePr>
    <w:tblStylePr w:type="band1Horz">
      <w:tblPr/>
      <w:tcPr>
        <w:shd w:val="clear" w:color="auto" w:fill="7873CE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262262" w:themeColor="accent5"/>
        <w:left w:val="single" w:sz="4" w:space="0" w:color="FBB040" w:themeColor="accent6"/>
        <w:bottom w:val="single" w:sz="4" w:space="0" w:color="FBB040" w:themeColor="accent6"/>
        <w:right w:val="single" w:sz="4" w:space="0" w:color="FBB040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62262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96F04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96F04" w:themeColor="accent6" w:themeShade="99"/>
          <w:insideV w:val="nil"/>
        </w:tcBorders>
        <w:shd w:val="clear" w:color="auto" w:fill="B96F04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96F04" w:themeFill="accent6" w:themeFillShade="99"/>
      </w:tcPr>
    </w:tblStylePr>
    <w:tblStylePr w:type="band1Vert">
      <w:tblPr/>
      <w:tcPr>
        <w:shd w:val="clear" w:color="auto" w:fill="FDDFB2" w:themeFill="accent6" w:themeFillTint="66"/>
      </w:tcPr>
    </w:tblStylePr>
    <w:tblStylePr w:type="band1Horz">
      <w:tblPr/>
      <w:tcPr>
        <w:shd w:val="clear" w:color="auto" w:fill="FDD79F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uadrculavistosa">
    <w:name w:val="Colorful Grid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DD1F0" w:themeFill="accent1" w:themeFillTint="33"/>
    </w:tcPr>
    <w:tblStylePr w:type="firstRow">
      <w:rPr>
        <w:b/>
        <w:bCs/>
      </w:rPr>
      <w:tblPr/>
      <w:tcPr>
        <w:shd w:val="clear" w:color="auto" w:fill="9BA4E1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BA4E1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02A6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02A6B" w:themeFill="accent1" w:themeFillShade="BF"/>
      </w:tcPr>
    </w:tblStylePr>
    <w:tblStylePr w:type="band1Vert">
      <w:tblPr/>
      <w:tcPr>
        <w:shd w:val="clear" w:color="auto" w:fill="838EDA" w:themeFill="accent1" w:themeFillTint="7F"/>
      </w:tcPr>
    </w:tblStylePr>
    <w:tblStylePr w:type="band1Horz">
      <w:tblPr/>
      <w:tcPr>
        <w:shd w:val="clear" w:color="auto" w:fill="838EDA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BE3F7" w:themeFill="accent2" w:themeFillTint="33"/>
    </w:tcPr>
    <w:tblStylePr w:type="firstRow">
      <w:rPr>
        <w:b/>
        <w:bCs/>
      </w:rPr>
      <w:tblPr/>
      <w:tcPr>
        <w:shd w:val="clear" w:color="auto" w:fill="98C8E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8C8E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15578C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15578C" w:themeFill="accent2" w:themeFillShade="BF"/>
      </w:tcPr>
    </w:tblStylePr>
    <w:tblStylePr w:type="band1Vert">
      <w:tblPr/>
      <w:tcPr>
        <w:shd w:val="clear" w:color="auto" w:fill="7FBBEC" w:themeFill="accent2" w:themeFillTint="7F"/>
      </w:tcPr>
    </w:tblStylePr>
    <w:tblStylePr w:type="band1Horz">
      <w:tblPr/>
      <w:tcPr>
        <w:shd w:val="clear" w:color="auto" w:fill="7FBBEC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3EDF9" w:themeFill="accent3" w:themeFillTint="33"/>
    </w:tcPr>
    <w:tblStylePr w:type="firstRow">
      <w:rPr>
        <w:b/>
        <w:bCs/>
      </w:rPr>
      <w:tblPr/>
      <w:tcPr>
        <w:shd w:val="clear" w:color="auto" w:fill="A8DCF3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8DCF3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880AD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880AD" w:themeFill="accent3" w:themeFillShade="BF"/>
      </w:tcPr>
    </w:tblStylePr>
    <w:tblStylePr w:type="band1Vert">
      <w:tblPr/>
      <w:tcPr>
        <w:shd w:val="clear" w:color="auto" w:fill="93D4F0" w:themeFill="accent3" w:themeFillTint="7F"/>
      </w:tcPr>
    </w:tblStylePr>
    <w:tblStylePr w:type="band1Horz">
      <w:tblPr/>
      <w:tcPr>
        <w:shd w:val="clear" w:color="auto" w:fill="93D4F0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AFFFA" w:themeFill="accent4" w:themeFillTint="33"/>
    </w:tcPr>
    <w:tblStylePr w:type="firstRow">
      <w:rPr>
        <w:b/>
        <w:bCs/>
      </w:rPr>
      <w:tblPr/>
      <w:tcPr>
        <w:shd w:val="clear" w:color="auto" w:fill="75FFF6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5FFF6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7D7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7D75" w:themeFill="accent4" w:themeFillShade="BF"/>
      </w:tcPr>
    </w:tblStylePr>
    <w:tblStylePr w:type="band1Vert">
      <w:tblPr/>
      <w:tcPr>
        <w:shd w:val="clear" w:color="auto" w:fill="54FFF4" w:themeFill="accent4" w:themeFillTint="7F"/>
      </w:tcPr>
    </w:tblStylePr>
    <w:tblStylePr w:type="band1Horz">
      <w:tblPr/>
      <w:tcPr>
        <w:shd w:val="clear" w:color="auto" w:fill="54FFF4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8C6EB" w:themeFill="accent5" w:themeFillTint="33"/>
    </w:tcPr>
    <w:tblStylePr w:type="firstRow">
      <w:rPr>
        <w:b/>
        <w:bCs/>
      </w:rPr>
      <w:tblPr/>
      <w:tcPr>
        <w:shd w:val="clear" w:color="auto" w:fill="928ED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28ED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1C1949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1C1949" w:themeFill="accent5" w:themeFillShade="BF"/>
      </w:tcPr>
    </w:tblStylePr>
    <w:tblStylePr w:type="band1Vert">
      <w:tblPr/>
      <w:tcPr>
        <w:shd w:val="clear" w:color="auto" w:fill="7873CE" w:themeFill="accent5" w:themeFillTint="7F"/>
      </w:tcPr>
    </w:tblStylePr>
    <w:tblStylePr w:type="band1Horz">
      <w:tblPr/>
      <w:tcPr>
        <w:shd w:val="clear" w:color="auto" w:fill="7873CE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EFD8" w:themeFill="accent6" w:themeFillTint="33"/>
    </w:tcPr>
    <w:tblStylePr w:type="firstRow">
      <w:rPr>
        <w:b/>
        <w:bCs/>
      </w:rPr>
      <w:tblPr/>
      <w:tcPr>
        <w:shd w:val="clear" w:color="auto" w:fill="FDDFB2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DDFB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68B0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68B05" w:themeFill="accent6" w:themeFillShade="BF"/>
      </w:tcPr>
    </w:tblStylePr>
    <w:tblStylePr w:type="band1Vert">
      <w:tblPr/>
      <w:tcPr>
        <w:shd w:val="clear" w:color="auto" w:fill="FDD79F" w:themeFill="accent6" w:themeFillTint="7F"/>
      </w:tcPr>
    </w:tblStylePr>
    <w:tblStylePr w:type="band1Horz">
      <w:tblPr/>
      <w:tcPr>
        <w:shd w:val="clear" w:color="auto" w:fill="FDD79F" w:themeFill="accent6" w:themeFillTint="7F"/>
      </w:tcPr>
    </w:tblStyle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F398B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F398B"/>
    <w:rPr>
      <w:rFonts w:ascii="Century Schoolbook" w:hAnsi="Century Schoolbook" w:cs="Georgia"/>
      <w:i/>
      <w:iCs/>
      <w:color w:val="2B3990" w:themeColor="accen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F398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F398B"/>
    <w:rPr>
      <w:rFonts w:ascii="Century Schoolbook" w:hAnsi="Century Schoolbook" w:cs="Georgia"/>
      <w:b/>
      <w:bCs/>
      <w:i/>
      <w:iCs/>
      <w:color w:val="2B3990" w:themeColor="accent1"/>
    </w:rPr>
  </w:style>
  <w:style w:type="character" w:styleId="Refdecomentario">
    <w:name w:val="annotation reference"/>
    <w:basedOn w:val="Fuentedeprrafopredeter"/>
    <w:uiPriority w:val="99"/>
    <w:semiHidden/>
    <w:unhideWhenUsed/>
    <w:rsid w:val="006F398B"/>
    <w:rPr>
      <w:rFonts w:ascii="Century Schoolbook" w:hAnsi="Century Schoolbook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F398B"/>
    <w:rPr>
      <w:rFonts w:ascii="Microsoft YaHei UI" w:eastAsia="Microsoft YaHei UI" w:hAnsi="Microsoft YaHei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F398B"/>
    <w:rPr>
      <w:rFonts w:ascii="Microsoft YaHei UI" w:eastAsia="Microsoft YaHei UI" w:hAnsi="Microsoft YaHei UI" w:cs="Georgia"/>
      <w:i/>
      <w:iCs/>
      <w:color w:val="2B3990" w:themeColor="accent1"/>
      <w:sz w:val="18"/>
      <w:szCs w:val="18"/>
    </w:rPr>
  </w:style>
  <w:style w:type="paragraph" w:styleId="Direccinsobre">
    <w:name w:val="envelope address"/>
    <w:basedOn w:val="Normal"/>
    <w:uiPriority w:val="99"/>
    <w:semiHidden/>
    <w:unhideWhenUsed/>
    <w:rsid w:val="006F398B"/>
    <w:pPr>
      <w:framePr w:w="7920" w:h="1980" w:hRule="exact" w:hSpace="180" w:wrap="auto" w:hAnchor="page" w:xAlign="center" w:yAlign="bottom"/>
      <w:ind w:left="2880"/>
    </w:pPr>
    <w:rPr>
      <w:rFonts w:eastAsiaTheme="majorEastAsia" w:cstheme="majorBidi"/>
      <w:sz w:val="24"/>
      <w:szCs w:val="24"/>
    </w:rPr>
  </w:style>
  <w:style w:type="paragraph" w:styleId="Textodebloque">
    <w:name w:val="Block Text"/>
    <w:basedOn w:val="Normal"/>
    <w:uiPriority w:val="99"/>
    <w:semiHidden/>
    <w:unhideWhenUsed/>
    <w:rsid w:val="006F398B"/>
    <w:pPr>
      <w:pBdr>
        <w:top w:val="single" w:sz="2" w:space="10" w:color="2B3990" w:themeColor="accent1"/>
        <w:left w:val="single" w:sz="2" w:space="10" w:color="2B3990" w:themeColor="accent1"/>
        <w:bottom w:val="single" w:sz="2" w:space="10" w:color="2B3990" w:themeColor="accent1"/>
        <w:right w:val="single" w:sz="2" w:space="10" w:color="2B3990" w:themeColor="accent1"/>
      </w:pBdr>
      <w:ind w:left="1152" w:right="1152"/>
    </w:pPr>
    <w:rPr>
      <w:rFonts w:eastAsiaTheme="minorEastAsia" w:cstheme="minorBidi"/>
      <w:i w:val="0"/>
      <w:iCs w:val="0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6F398B"/>
    <w:rPr>
      <w:rFonts w:ascii="Microsoft YaHei UI" w:eastAsia="Microsoft YaHei UI" w:hAnsi="Microsoft YaHei UI"/>
      <w:sz w:val="18"/>
      <w:szCs w:val="18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6F398B"/>
    <w:rPr>
      <w:rFonts w:ascii="Microsoft YaHei UI" w:eastAsia="Microsoft YaHei UI" w:hAnsi="Microsoft YaHei UI" w:cs="Georgia"/>
      <w:i/>
      <w:iCs/>
      <w:color w:val="2B3990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F398B"/>
    <w:rPr>
      <w:rFonts w:ascii="Century Schoolbook" w:eastAsiaTheme="majorEastAsia" w:hAnsi="Century Schoolbook" w:cstheme="majorBidi"/>
      <w:i/>
      <w:iCs/>
      <w:color w:val="202A6B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F398B"/>
    <w:rPr>
      <w:rFonts w:ascii="Century Schoolbook" w:eastAsiaTheme="majorEastAsia" w:hAnsi="Century Schoolbook" w:cstheme="majorBidi"/>
      <w:i/>
      <w:iCs/>
      <w:color w:val="151C47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F398B"/>
    <w:rPr>
      <w:rFonts w:ascii="Century Schoolbook" w:eastAsiaTheme="majorEastAsia" w:hAnsi="Century Schoolbook" w:cstheme="majorBidi"/>
      <w:color w:val="202A6B" w:themeColor="accent1" w:themeShade="BF"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F398B"/>
    <w:rPr>
      <w:rFonts w:ascii="Century Schoolbook" w:eastAsiaTheme="majorEastAsia" w:hAnsi="Century Schoolbook" w:cstheme="majorBidi"/>
      <w:i/>
      <w:iCs/>
      <w:color w:val="202A6B" w:themeColor="accent1" w:themeShade="BF"/>
      <w:sz w:val="28"/>
      <w:szCs w:val="28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F398B"/>
    <w:rPr>
      <w:rFonts w:ascii="Century Schoolbook" w:eastAsiaTheme="majorEastAsia" w:hAnsi="Century Schoolbook" w:cstheme="majorBidi"/>
      <w:i/>
      <w:iCs/>
      <w:color w:val="151C47" w:themeColor="accent1" w:themeShade="7F"/>
      <w:sz w:val="28"/>
      <w:szCs w:val="28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F398B"/>
    <w:rPr>
      <w:rFonts w:ascii="Century Schoolbook" w:eastAsiaTheme="majorEastAsia" w:hAnsi="Century Schoolbook" w:cstheme="majorBidi"/>
      <w:color w:val="151C47" w:themeColor="accent1" w:themeShade="7F"/>
      <w:sz w:val="28"/>
      <w:szCs w:val="28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F398B"/>
    <w:rPr>
      <w:rFonts w:ascii="Century Schoolbook" w:eastAsiaTheme="majorEastAsia" w:hAnsi="Century Schoolbook" w:cstheme="majorBidi"/>
      <w:i/>
      <w:iCs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F398B"/>
    <w:rPr>
      <w:rFonts w:ascii="Century Schoolbook" w:eastAsiaTheme="majorEastAsia" w:hAnsi="Century Schoolbook" w:cstheme="majorBidi"/>
      <w:color w:val="272727" w:themeColor="text1" w:themeTint="D8"/>
      <w:sz w:val="21"/>
      <w:szCs w:val="21"/>
    </w:rPr>
  </w:style>
  <w:style w:type="numbering" w:styleId="ArtculoSeccin">
    <w:name w:val="Outline List 3"/>
    <w:basedOn w:val="Sinlista"/>
    <w:uiPriority w:val="99"/>
    <w:semiHidden/>
    <w:unhideWhenUsed/>
    <w:rsid w:val="006F398B"/>
    <w:pPr>
      <w:numPr>
        <w:numId w:val="13"/>
      </w:numPr>
    </w:pPr>
  </w:style>
  <w:style w:type="table" w:styleId="Tablanormal1">
    <w:name w:val="Plain Table 1"/>
    <w:basedOn w:val="Tablanormal"/>
    <w:uiPriority w:val="41"/>
    <w:rsid w:val="006F398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6F398B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6F398B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6F398B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6F398B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Sinespaciado">
    <w:name w:val="No Spacing"/>
    <w:uiPriority w:val="1"/>
    <w:semiHidden/>
    <w:rsid w:val="006F398B"/>
    <w:pPr>
      <w:widowControl w:val="0"/>
      <w:autoSpaceDE w:val="0"/>
      <w:autoSpaceDN w:val="0"/>
      <w:adjustRightInd w:val="0"/>
      <w:jc w:val="center"/>
    </w:pPr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Fecha">
    <w:name w:val="Date"/>
    <w:basedOn w:val="Normal"/>
    <w:next w:val="Normal"/>
    <w:link w:val="FechaCar"/>
    <w:uiPriority w:val="99"/>
    <w:semiHidden/>
    <w:unhideWhenUsed/>
    <w:rsid w:val="006F398B"/>
  </w:style>
  <w:style w:type="character" w:customStyle="1" w:styleId="FechaCar">
    <w:name w:val="Fecha Car"/>
    <w:basedOn w:val="Fuentedeprrafopredeter"/>
    <w:link w:val="Fech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character" w:styleId="Referenciaintensa">
    <w:name w:val="Intense Reference"/>
    <w:basedOn w:val="Fuentedeprrafopredeter"/>
    <w:uiPriority w:val="32"/>
    <w:semiHidden/>
    <w:rsid w:val="006F398B"/>
    <w:rPr>
      <w:rFonts w:ascii="Century Schoolbook" w:hAnsi="Century Schoolbook"/>
      <w:b/>
      <w:bCs/>
      <w:smallCaps/>
      <w:color w:val="2B3990" w:themeColor="accent1"/>
      <w:spacing w:val="5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rsid w:val="006F398B"/>
    <w:pPr>
      <w:pBdr>
        <w:top w:val="single" w:sz="4" w:space="10" w:color="2B3990" w:themeColor="accent1"/>
        <w:bottom w:val="single" w:sz="4" w:space="10" w:color="2B3990" w:themeColor="accent1"/>
      </w:pBdr>
      <w:spacing w:before="360" w:after="360"/>
      <w:ind w:left="864" w:right="864"/>
    </w:pPr>
    <w:rPr>
      <w:i w:val="0"/>
      <w:iCs w:val="0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6F398B"/>
    <w:rPr>
      <w:rFonts w:ascii="Century Schoolbook" w:hAnsi="Century Schoolbook" w:cs="Georgia"/>
      <w:color w:val="2B3990" w:themeColor="accent1"/>
      <w:sz w:val="28"/>
      <w:szCs w:val="28"/>
    </w:rPr>
  </w:style>
  <w:style w:type="character" w:styleId="nfasisintenso">
    <w:name w:val="Intense Emphasis"/>
    <w:basedOn w:val="Fuentedeprrafopredeter"/>
    <w:uiPriority w:val="21"/>
    <w:semiHidden/>
    <w:rsid w:val="006F398B"/>
    <w:rPr>
      <w:rFonts w:ascii="Century Schoolbook" w:hAnsi="Century Schoolbook"/>
      <w:i/>
      <w:iCs/>
      <w:color w:val="2B3990" w:themeColor="accent1"/>
    </w:rPr>
  </w:style>
  <w:style w:type="paragraph" w:styleId="NormalWeb">
    <w:name w:val="Normal (Web)"/>
    <w:basedOn w:val="Normal"/>
    <w:uiPriority w:val="99"/>
    <w:semiHidden/>
    <w:unhideWhenUsed/>
    <w:rsid w:val="006F398B"/>
    <w:rPr>
      <w:rFonts w:ascii="Times New Roman" w:hAnsi="Times New Roman" w:cs="Times New Roman"/>
      <w:sz w:val="24"/>
      <w:szCs w:val="24"/>
    </w:rPr>
  </w:style>
  <w:style w:type="character" w:styleId="Hipervnculointeligente">
    <w:name w:val="Smart Hyperlink"/>
    <w:basedOn w:val="Fuentedeprrafopredeter"/>
    <w:uiPriority w:val="99"/>
    <w:semiHidden/>
    <w:unhideWhenUsed/>
    <w:rsid w:val="006F398B"/>
    <w:rPr>
      <w:rFonts w:ascii="Century Schoolbook" w:hAnsi="Century Schoolbook"/>
      <w:u w:val="dotted"/>
    </w:rPr>
  </w:style>
  <w:style w:type="character" w:styleId="Mencinsinresolver">
    <w:name w:val="Unresolved Mention"/>
    <w:basedOn w:val="Fuentedeprrafopredeter"/>
    <w:uiPriority w:val="99"/>
    <w:semiHidden/>
    <w:unhideWhenUsed/>
    <w:rsid w:val="006F398B"/>
    <w:rPr>
      <w:rFonts w:ascii="Century Schoolbook" w:hAnsi="Century Schoolbook"/>
      <w:color w:val="605E5C"/>
      <w:shd w:val="clear" w:color="auto" w:fill="E1DFDD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6F398B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6F398B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16"/>
      <w:szCs w:val="16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6F398B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6F398B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6F398B"/>
    <w:pPr>
      <w:spacing w:after="120"/>
      <w:ind w:left="360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16"/>
      <w:szCs w:val="16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6F398B"/>
    <w:pPr>
      <w:ind w:firstLine="360"/>
    </w:pPr>
    <w:rPr>
      <w:i/>
      <w:iCs/>
    </w:r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6F398B"/>
    <w:pPr>
      <w:spacing w:after="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Sangranormal">
    <w:name w:val="Normal Indent"/>
    <w:basedOn w:val="Normal"/>
    <w:uiPriority w:val="99"/>
    <w:semiHidden/>
    <w:unhideWhenUsed/>
    <w:rsid w:val="006F398B"/>
    <w:pPr>
      <w:ind w:left="720"/>
    </w:p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6F398B"/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table" w:styleId="Tablamoderna">
    <w:name w:val="Table Contemporary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Listaclara">
    <w:name w:val="Light List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2B3990" w:themeColor="accent1"/>
        <w:left w:val="single" w:sz="8" w:space="0" w:color="2B3990" w:themeColor="accent1"/>
        <w:bottom w:val="single" w:sz="8" w:space="0" w:color="2B3990" w:themeColor="accent1"/>
        <w:right w:val="single" w:sz="8" w:space="0" w:color="2B399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B399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</w:tcPr>
    </w:tblStylePr>
    <w:tblStylePr w:type="band1Horz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</w:tcPr>
    </w:tblStylePr>
  </w:style>
  <w:style w:type="table" w:styleId="Listaclara-nfasis2">
    <w:name w:val="Light List Accent 2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1C75BC" w:themeColor="accent2"/>
        <w:left w:val="single" w:sz="8" w:space="0" w:color="1C75BC" w:themeColor="accent2"/>
        <w:bottom w:val="single" w:sz="8" w:space="0" w:color="1C75BC" w:themeColor="accent2"/>
        <w:right w:val="single" w:sz="8" w:space="0" w:color="1C75BC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C75BC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</w:tcPr>
    </w:tblStylePr>
    <w:tblStylePr w:type="band1Horz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27AAE1" w:themeColor="accent3"/>
        <w:left w:val="single" w:sz="8" w:space="0" w:color="27AAE1" w:themeColor="accent3"/>
        <w:bottom w:val="single" w:sz="8" w:space="0" w:color="27AAE1" w:themeColor="accent3"/>
        <w:right w:val="single" w:sz="8" w:space="0" w:color="27AAE1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7AAE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</w:tcPr>
    </w:tblStylePr>
    <w:tblStylePr w:type="band1Horz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00A79D" w:themeColor="accent4"/>
        <w:left w:val="single" w:sz="8" w:space="0" w:color="00A79D" w:themeColor="accent4"/>
        <w:bottom w:val="single" w:sz="8" w:space="0" w:color="00A79D" w:themeColor="accent4"/>
        <w:right w:val="single" w:sz="8" w:space="0" w:color="00A79D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A79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</w:tcPr>
    </w:tblStylePr>
    <w:tblStylePr w:type="band1Horz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262262" w:themeColor="accent5"/>
        <w:left w:val="single" w:sz="8" w:space="0" w:color="262262" w:themeColor="accent5"/>
        <w:bottom w:val="single" w:sz="8" w:space="0" w:color="262262" w:themeColor="accent5"/>
        <w:right w:val="single" w:sz="8" w:space="0" w:color="262262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62262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</w:tcPr>
    </w:tblStylePr>
    <w:tblStylePr w:type="band1Horz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FBB040" w:themeColor="accent6"/>
        <w:left w:val="single" w:sz="8" w:space="0" w:color="FBB040" w:themeColor="accent6"/>
        <w:bottom w:val="single" w:sz="8" w:space="0" w:color="FBB040" w:themeColor="accent6"/>
        <w:right w:val="single" w:sz="8" w:space="0" w:color="FBB040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BB040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</w:tcPr>
    </w:tblStylePr>
    <w:tblStylePr w:type="band1Horz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6F398B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6F398B"/>
    <w:rPr>
      <w:color w:val="202A6B" w:themeColor="accent1" w:themeShade="BF"/>
    </w:rPr>
    <w:tblPr>
      <w:tblStyleRowBandSize w:val="1"/>
      <w:tblStyleColBandSize w:val="1"/>
      <w:tblBorders>
        <w:top w:val="single" w:sz="8" w:space="0" w:color="2B3990" w:themeColor="accent1"/>
        <w:bottom w:val="single" w:sz="8" w:space="0" w:color="2B399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3990" w:themeColor="accent1"/>
          <w:left w:val="nil"/>
          <w:bottom w:val="single" w:sz="8" w:space="0" w:color="2B399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3990" w:themeColor="accent1"/>
          <w:left w:val="nil"/>
          <w:bottom w:val="single" w:sz="8" w:space="0" w:color="2B399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1C7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1C7EC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6F398B"/>
    <w:rPr>
      <w:color w:val="15578C" w:themeColor="accent2" w:themeShade="BF"/>
    </w:rPr>
    <w:tblPr>
      <w:tblStyleRowBandSize w:val="1"/>
      <w:tblStyleColBandSize w:val="1"/>
      <w:tblBorders>
        <w:top w:val="single" w:sz="8" w:space="0" w:color="1C75BC" w:themeColor="accent2"/>
        <w:bottom w:val="single" w:sz="8" w:space="0" w:color="1C75BC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C75BC" w:themeColor="accent2"/>
          <w:left w:val="nil"/>
          <w:bottom w:val="single" w:sz="8" w:space="0" w:color="1C75BC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C75BC" w:themeColor="accent2"/>
          <w:left w:val="nil"/>
          <w:bottom w:val="single" w:sz="8" w:space="0" w:color="1C75BC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DDF5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DDF5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6F398B"/>
    <w:rPr>
      <w:color w:val="1880AD" w:themeColor="accent3" w:themeShade="BF"/>
    </w:rPr>
    <w:tblPr>
      <w:tblStyleRowBandSize w:val="1"/>
      <w:tblStyleColBandSize w:val="1"/>
      <w:tblBorders>
        <w:top w:val="single" w:sz="8" w:space="0" w:color="27AAE1" w:themeColor="accent3"/>
        <w:bottom w:val="single" w:sz="8" w:space="0" w:color="27AAE1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7AAE1" w:themeColor="accent3"/>
          <w:left w:val="nil"/>
          <w:bottom w:val="single" w:sz="8" w:space="0" w:color="27AAE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7AAE1" w:themeColor="accent3"/>
          <w:left w:val="nil"/>
          <w:bottom w:val="single" w:sz="8" w:space="0" w:color="27AAE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9F7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9E9F7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6F398B"/>
    <w:rPr>
      <w:color w:val="007D75" w:themeColor="accent4" w:themeShade="BF"/>
    </w:rPr>
    <w:tblPr>
      <w:tblStyleRowBandSize w:val="1"/>
      <w:tblStyleColBandSize w:val="1"/>
      <w:tblBorders>
        <w:top w:val="single" w:sz="8" w:space="0" w:color="00A79D" w:themeColor="accent4"/>
        <w:bottom w:val="single" w:sz="8" w:space="0" w:color="00A79D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A79D" w:themeColor="accent4"/>
          <w:left w:val="nil"/>
          <w:bottom w:val="single" w:sz="8" w:space="0" w:color="00A79D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A79D" w:themeColor="accent4"/>
          <w:left w:val="nil"/>
          <w:bottom w:val="single" w:sz="8" w:space="0" w:color="00A79D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AFFF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AFFF9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6F398B"/>
    <w:rPr>
      <w:color w:val="1C1949" w:themeColor="accent5" w:themeShade="BF"/>
    </w:rPr>
    <w:tblPr>
      <w:tblStyleRowBandSize w:val="1"/>
      <w:tblStyleColBandSize w:val="1"/>
      <w:tblBorders>
        <w:top w:val="single" w:sz="8" w:space="0" w:color="262262" w:themeColor="accent5"/>
        <w:bottom w:val="single" w:sz="8" w:space="0" w:color="262262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262" w:themeColor="accent5"/>
          <w:left w:val="nil"/>
          <w:bottom w:val="single" w:sz="8" w:space="0" w:color="262262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262" w:themeColor="accent5"/>
          <w:left w:val="nil"/>
          <w:bottom w:val="single" w:sz="8" w:space="0" w:color="262262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CB9E7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CB9E7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6F398B"/>
    <w:rPr>
      <w:color w:val="E68B05" w:themeColor="accent6" w:themeShade="BF"/>
    </w:rPr>
    <w:tblPr>
      <w:tblStyleRowBandSize w:val="1"/>
      <w:tblStyleColBandSize w:val="1"/>
      <w:tblBorders>
        <w:top w:val="single" w:sz="8" w:space="0" w:color="FBB040" w:themeColor="accent6"/>
        <w:bottom w:val="single" w:sz="8" w:space="0" w:color="FBB040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BB040" w:themeColor="accent6"/>
          <w:left w:val="nil"/>
          <w:bottom w:val="single" w:sz="8" w:space="0" w:color="FBB040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BB040" w:themeColor="accent6"/>
          <w:left w:val="nil"/>
          <w:bottom w:val="single" w:sz="8" w:space="0" w:color="FBB040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EBCF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EBCF" w:themeFill="accent6" w:themeFillTint="3F"/>
      </w:tcPr>
    </w:tblStylePr>
  </w:style>
  <w:style w:type="table" w:styleId="Cuadrculaclara">
    <w:name w:val="Light Grid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2B3990" w:themeColor="accent1"/>
        <w:left w:val="single" w:sz="8" w:space="0" w:color="2B3990" w:themeColor="accent1"/>
        <w:bottom w:val="single" w:sz="8" w:space="0" w:color="2B3990" w:themeColor="accent1"/>
        <w:right w:val="single" w:sz="8" w:space="0" w:color="2B3990" w:themeColor="accent1"/>
        <w:insideH w:val="single" w:sz="8" w:space="0" w:color="2B3990" w:themeColor="accent1"/>
        <w:insideV w:val="single" w:sz="8" w:space="0" w:color="2B399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18" w:space="0" w:color="2B3990" w:themeColor="accent1"/>
          <w:right w:val="single" w:sz="8" w:space="0" w:color="2B3990" w:themeColor="accent1"/>
          <w:insideH w:val="nil"/>
          <w:insideV w:val="single" w:sz="8" w:space="0" w:color="2B399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  <w:insideH w:val="nil"/>
          <w:insideV w:val="single" w:sz="8" w:space="0" w:color="2B399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</w:tcPr>
    </w:tblStylePr>
    <w:tblStylePr w:type="band1Vert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  <w:shd w:val="clear" w:color="auto" w:fill="C1C7EC" w:themeFill="accent1" w:themeFillTint="3F"/>
      </w:tcPr>
    </w:tblStylePr>
    <w:tblStylePr w:type="band1Horz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  <w:insideV w:val="single" w:sz="8" w:space="0" w:color="2B3990" w:themeColor="accent1"/>
        </w:tcBorders>
        <w:shd w:val="clear" w:color="auto" w:fill="C1C7EC" w:themeFill="accent1" w:themeFillTint="3F"/>
      </w:tcPr>
    </w:tblStylePr>
    <w:tblStylePr w:type="band2Horz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  <w:insideV w:val="single" w:sz="8" w:space="0" w:color="2B3990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1C75BC" w:themeColor="accent2"/>
        <w:left w:val="single" w:sz="8" w:space="0" w:color="1C75BC" w:themeColor="accent2"/>
        <w:bottom w:val="single" w:sz="8" w:space="0" w:color="1C75BC" w:themeColor="accent2"/>
        <w:right w:val="single" w:sz="8" w:space="0" w:color="1C75BC" w:themeColor="accent2"/>
        <w:insideH w:val="single" w:sz="8" w:space="0" w:color="1C75BC" w:themeColor="accent2"/>
        <w:insideV w:val="single" w:sz="8" w:space="0" w:color="1C75BC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18" w:space="0" w:color="1C75BC" w:themeColor="accent2"/>
          <w:right w:val="single" w:sz="8" w:space="0" w:color="1C75BC" w:themeColor="accent2"/>
          <w:insideH w:val="nil"/>
          <w:insideV w:val="single" w:sz="8" w:space="0" w:color="1C75BC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  <w:insideH w:val="nil"/>
          <w:insideV w:val="single" w:sz="8" w:space="0" w:color="1C75BC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</w:tcPr>
    </w:tblStylePr>
    <w:tblStylePr w:type="band1Vert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  <w:shd w:val="clear" w:color="auto" w:fill="BFDDF5" w:themeFill="accent2" w:themeFillTint="3F"/>
      </w:tcPr>
    </w:tblStylePr>
    <w:tblStylePr w:type="band1Horz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  <w:insideV w:val="single" w:sz="8" w:space="0" w:color="1C75BC" w:themeColor="accent2"/>
        </w:tcBorders>
        <w:shd w:val="clear" w:color="auto" w:fill="BFDDF5" w:themeFill="accent2" w:themeFillTint="3F"/>
      </w:tcPr>
    </w:tblStylePr>
    <w:tblStylePr w:type="band2Horz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  <w:insideV w:val="single" w:sz="8" w:space="0" w:color="1C75BC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27AAE1" w:themeColor="accent3"/>
        <w:left w:val="single" w:sz="8" w:space="0" w:color="27AAE1" w:themeColor="accent3"/>
        <w:bottom w:val="single" w:sz="8" w:space="0" w:color="27AAE1" w:themeColor="accent3"/>
        <w:right w:val="single" w:sz="8" w:space="0" w:color="27AAE1" w:themeColor="accent3"/>
        <w:insideH w:val="single" w:sz="8" w:space="0" w:color="27AAE1" w:themeColor="accent3"/>
        <w:insideV w:val="single" w:sz="8" w:space="0" w:color="27AAE1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18" w:space="0" w:color="27AAE1" w:themeColor="accent3"/>
          <w:right w:val="single" w:sz="8" w:space="0" w:color="27AAE1" w:themeColor="accent3"/>
          <w:insideH w:val="nil"/>
          <w:insideV w:val="single" w:sz="8" w:space="0" w:color="27AAE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  <w:insideH w:val="nil"/>
          <w:insideV w:val="single" w:sz="8" w:space="0" w:color="27AAE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</w:tcPr>
    </w:tblStylePr>
    <w:tblStylePr w:type="band1Vert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  <w:shd w:val="clear" w:color="auto" w:fill="C9E9F7" w:themeFill="accent3" w:themeFillTint="3F"/>
      </w:tcPr>
    </w:tblStylePr>
    <w:tblStylePr w:type="band1Horz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  <w:insideV w:val="single" w:sz="8" w:space="0" w:color="27AAE1" w:themeColor="accent3"/>
        </w:tcBorders>
        <w:shd w:val="clear" w:color="auto" w:fill="C9E9F7" w:themeFill="accent3" w:themeFillTint="3F"/>
      </w:tcPr>
    </w:tblStylePr>
    <w:tblStylePr w:type="band2Horz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  <w:insideV w:val="single" w:sz="8" w:space="0" w:color="27AAE1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00A79D" w:themeColor="accent4"/>
        <w:left w:val="single" w:sz="8" w:space="0" w:color="00A79D" w:themeColor="accent4"/>
        <w:bottom w:val="single" w:sz="8" w:space="0" w:color="00A79D" w:themeColor="accent4"/>
        <w:right w:val="single" w:sz="8" w:space="0" w:color="00A79D" w:themeColor="accent4"/>
        <w:insideH w:val="single" w:sz="8" w:space="0" w:color="00A79D" w:themeColor="accent4"/>
        <w:insideV w:val="single" w:sz="8" w:space="0" w:color="00A79D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18" w:space="0" w:color="00A79D" w:themeColor="accent4"/>
          <w:right w:val="single" w:sz="8" w:space="0" w:color="00A79D" w:themeColor="accent4"/>
          <w:insideH w:val="nil"/>
          <w:insideV w:val="single" w:sz="8" w:space="0" w:color="00A79D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  <w:insideH w:val="nil"/>
          <w:insideV w:val="single" w:sz="8" w:space="0" w:color="00A79D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</w:tcPr>
    </w:tblStylePr>
    <w:tblStylePr w:type="band1Vert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  <w:shd w:val="clear" w:color="auto" w:fill="AAFFF9" w:themeFill="accent4" w:themeFillTint="3F"/>
      </w:tcPr>
    </w:tblStylePr>
    <w:tblStylePr w:type="band1Horz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  <w:insideV w:val="single" w:sz="8" w:space="0" w:color="00A79D" w:themeColor="accent4"/>
        </w:tcBorders>
        <w:shd w:val="clear" w:color="auto" w:fill="AAFFF9" w:themeFill="accent4" w:themeFillTint="3F"/>
      </w:tcPr>
    </w:tblStylePr>
    <w:tblStylePr w:type="band2Horz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  <w:insideV w:val="single" w:sz="8" w:space="0" w:color="00A79D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262262" w:themeColor="accent5"/>
        <w:left w:val="single" w:sz="8" w:space="0" w:color="262262" w:themeColor="accent5"/>
        <w:bottom w:val="single" w:sz="8" w:space="0" w:color="262262" w:themeColor="accent5"/>
        <w:right w:val="single" w:sz="8" w:space="0" w:color="262262" w:themeColor="accent5"/>
        <w:insideH w:val="single" w:sz="8" w:space="0" w:color="262262" w:themeColor="accent5"/>
        <w:insideV w:val="single" w:sz="8" w:space="0" w:color="262262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18" w:space="0" w:color="262262" w:themeColor="accent5"/>
          <w:right w:val="single" w:sz="8" w:space="0" w:color="262262" w:themeColor="accent5"/>
          <w:insideH w:val="nil"/>
          <w:insideV w:val="single" w:sz="8" w:space="0" w:color="262262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  <w:insideH w:val="nil"/>
          <w:insideV w:val="single" w:sz="8" w:space="0" w:color="262262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</w:tcPr>
    </w:tblStylePr>
    <w:tblStylePr w:type="band1Vert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  <w:shd w:val="clear" w:color="auto" w:fill="BCB9E7" w:themeFill="accent5" w:themeFillTint="3F"/>
      </w:tcPr>
    </w:tblStylePr>
    <w:tblStylePr w:type="band1Horz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  <w:insideV w:val="single" w:sz="8" w:space="0" w:color="262262" w:themeColor="accent5"/>
        </w:tcBorders>
        <w:shd w:val="clear" w:color="auto" w:fill="BCB9E7" w:themeFill="accent5" w:themeFillTint="3F"/>
      </w:tcPr>
    </w:tblStylePr>
    <w:tblStylePr w:type="band2Horz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  <w:insideV w:val="single" w:sz="8" w:space="0" w:color="262262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FBB040" w:themeColor="accent6"/>
        <w:left w:val="single" w:sz="8" w:space="0" w:color="FBB040" w:themeColor="accent6"/>
        <w:bottom w:val="single" w:sz="8" w:space="0" w:color="FBB040" w:themeColor="accent6"/>
        <w:right w:val="single" w:sz="8" w:space="0" w:color="FBB040" w:themeColor="accent6"/>
        <w:insideH w:val="single" w:sz="8" w:space="0" w:color="FBB040" w:themeColor="accent6"/>
        <w:insideV w:val="single" w:sz="8" w:space="0" w:color="FBB040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18" w:space="0" w:color="FBB040" w:themeColor="accent6"/>
          <w:right w:val="single" w:sz="8" w:space="0" w:color="FBB040" w:themeColor="accent6"/>
          <w:insideH w:val="nil"/>
          <w:insideV w:val="single" w:sz="8" w:space="0" w:color="FBB040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  <w:insideH w:val="nil"/>
          <w:insideV w:val="single" w:sz="8" w:space="0" w:color="FBB040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</w:tcPr>
    </w:tblStylePr>
    <w:tblStylePr w:type="band1Vert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  <w:shd w:val="clear" w:color="auto" w:fill="FEEBCF" w:themeFill="accent6" w:themeFillTint="3F"/>
      </w:tcPr>
    </w:tblStylePr>
    <w:tblStylePr w:type="band1Horz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  <w:insideV w:val="single" w:sz="8" w:space="0" w:color="FBB040" w:themeColor="accent6"/>
        </w:tcBorders>
        <w:shd w:val="clear" w:color="auto" w:fill="FEEBCF" w:themeFill="accent6" w:themeFillTint="3F"/>
      </w:tcPr>
    </w:tblStylePr>
    <w:tblStylePr w:type="band2Horz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  <w:insideV w:val="single" w:sz="8" w:space="0" w:color="FBB040" w:themeColor="accent6"/>
        </w:tcBorders>
      </w:tcPr>
    </w:tblStylePr>
  </w:style>
  <w:style w:type="table" w:styleId="Listaoscura">
    <w:name w:val="Dark List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2B399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51C47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02A6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02A6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2A6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2A6B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1C75BC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E395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5578C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5578C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578C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578C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27AAE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05573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880AD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880AD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880AD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880AD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00A79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534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7D7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7D7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D7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D75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262262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2113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C1949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C1949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C1949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C1949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FBB040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95C0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68B0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68B0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8B0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8B05" w:themeFill="accent6" w:themeFillShade="BF"/>
      </w:tcPr>
    </w:tblStylePr>
  </w:style>
  <w:style w:type="table" w:styleId="Tabladelista1clara">
    <w:name w:val="List Table 1 Light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977D2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977D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5ADE8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5ADE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DCBED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DCBE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31FFF2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31FFF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5C56C4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5C56C4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CCF8C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CCF8C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lista2">
    <w:name w:val="List Table 2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6977D2" w:themeColor="accent1" w:themeTint="99"/>
        <w:bottom w:val="single" w:sz="4" w:space="0" w:color="6977D2" w:themeColor="accent1" w:themeTint="99"/>
        <w:insideH w:val="single" w:sz="4" w:space="0" w:color="6977D2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65ADE8" w:themeColor="accent2" w:themeTint="99"/>
        <w:bottom w:val="single" w:sz="4" w:space="0" w:color="65ADE8" w:themeColor="accent2" w:themeTint="99"/>
        <w:insideH w:val="single" w:sz="4" w:space="0" w:color="65ADE8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7DCBED" w:themeColor="accent3" w:themeTint="99"/>
        <w:bottom w:val="single" w:sz="4" w:space="0" w:color="7DCBED" w:themeColor="accent3" w:themeTint="99"/>
        <w:insideH w:val="single" w:sz="4" w:space="0" w:color="7DCBE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31FFF2" w:themeColor="accent4" w:themeTint="99"/>
        <w:bottom w:val="single" w:sz="4" w:space="0" w:color="31FFF2" w:themeColor="accent4" w:themeTint="99"/>
        <w:insideH w:val="single" w:sz="4" w:space="0" w:color="31FFF2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5C56C4" w:themeColor="accent5" w:themeTint="99"/>
        <w:bottom w:val="single" w:sz="4" w:space="0" w:color="5C56C4" w:themeColor="accent5" w:themeTint="99"/>
        <w:insideH w:val="single" w:sz="4" w:space="0" w:color="5C56C4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FCCF8C" w:themeColor="accent6" w:themeTint="99"/>
        <w:bottom w:val="single" w:sz="4" w:space="0" w:color="FCCF8C" w:themeColor="accent6" w:themeTint="99"/>
        <w:insideH w:val="single" w:sz="4" w:space="0" w:color="FCCF8C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lista3">
    <w:name w:val="List Table 3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2B3990" w:themeColor="accent1"/>
        <w:left w:val="single" w:sz="4" w:space="0" w:color="2B3990" w:themeColor="accent1"/>
        <w:bottom w:val="single" w:sz="4" w:space="0" w:color="2B3990" w:themeColor="accent1"/>
        <w:right w:val="single" w:sz="4" w:space="0" w:color="2B399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B3990" w:themeFill="accent1"/>
      </w:tcPr>
    </w:tblStylePr>
    <w:tblStylePr w:type="lastRow">
      <w:rPr>
        <w:b/>
        <w:bCs/>
      </w:rPr>
      <w:tblPr/>
      <w:tcPr>
        <w:tcBorders>
          <w:top w:val="double" w:sz="4" w:space="0" w:color="2B399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B3990" w:themeColor="accent1"/>
          <w:right w:val="single" w:sz="4" w:space="0" w:color="2B3990" w:themeColor="accent1"/>
        </w:tcBorders>
      </w:tcPr>
    </w:tblStylePr>
    <w:tblStylePr w:type="band1Horz">
      <w:tblPr/>
      <w:tcPr>
        <w:tcBorders>
          <w:top w:val="single" w:sz="4" w:space="0" w:color="2B3990" w:themeColor="accent1"/>
          <w:bottom w:val="single" w:sz="4" w:space="0" w:color="2B399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B3990" w:themeColor="accent1"/>
          <w:left w:val="nil"/>
        </w:tcBorders>
      </w:tcPr>
    </w:tblStylePr>
    <w:tblStylePr w:type="swCell">
      <w:tblPr/>
      <w:tcPr>
        <w:tcBorders>
          <w:top w:val="double" w:sz="4" w:space="0" w:color="2B3990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1C75BC" w:themeColor="accent2"/>
        <w:left w:val="single" w:sz="4" w:space="0" w:color="1C75BC" w:themeColor="accent2"/>
        <w:bottom w:val="single" w:sz="4" w:space="0" w:color="1C75BC" w:themeColor="accent2"/>
        <w:right w:val="single" w:sz="4" w:space="0" w:color="1C75BC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C75BC" w:themeFill="accent2"/>
      </w:tcPr>
    </w:tblStylePr>
    <w:tblStylePr w:type="lastRow">
      <w:rPr>
        <w:b/>
        <w:bCs/>
      </w:rPr>
      <w:tblPr/>
      <w:tcPr>
        <w:tcBorders>
          <w:top w:val="double" w:sz="4" w:space="0" w:color="1C75BC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C75BC" w:themeColor="accent2"/>
          <w:right w:val="single" w:sz="4" w:space="0" w:color="1C75BC" w:themeColor="accent2"/>
        </w:tcBorders>
      </w:tcPr>
    </w:tblStylePr>
    <w:tblStylePr w:type="band1Horz">
      <w:tblPr/>
      <w:tcPr>
        <w:tcBorders>
          <w:top w:val="single" w:sz="4" w:space="0" w:color="1C75BC" w:themeColor="accent2"/>
          <w:bottom w:val="single" w:sz="4" w:space="0" w:color="1C75BC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C75BC" w:themeColor="accent2"/>
          <w:left w:val="nil"/>
        </w:tcBorders>
      </w:tcPr>
    </w:tblStylePr>
    <w:tblStylePr w:type="swCell">
      <w:tblPr/>
      <w:tcPr>
        <w:tcBorders>
          <w:top w:val="double" w:sz="4" w:space="0" w:color="1C75BC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27AAE1" w:themeColor="accent3"/>
        <w:left w:val="single" w:sz="4" w:space="0" w:color="27AAE1" w:themeColor="accent3"/>
        <w:bottom w:val="single" w:sz="4" w:space="0" w:color="27AAE1" w:themeColor="accent3"/>
        <w:right w:val="single" w:sz="4" w:space="0" w:color="27AAE1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7AAE1" w:themeFill="accent3"/>
      </w:tcPr>
    </w:tblStylePr>
    <w:tblStylePr w:type="lastRow">
      <w:rPr>
        <w:b/>
        <w:bCs/>
      </w:rPr>
      <w:tblPr/>
      <w:tcPr>
        <w:tcBorders>
          <w:top w:val="double" w:sz="4" w:space="0" w:color="27AAE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7AAE1" w:themeColor="accent3"/>
          <w:right w:val="single" w:sz="4" w:space="0" w:color="27AAE1" w:themeColor="accent3"/>
        </w:tcBorders>
      </w:tcPr>
    </w:tblStylePr>
    <w:tblStylePr w:type="band1Horz">
      <w:tblPr/>
      <w:tcPr>
        <w:tcBorders>
          <w:top w:val="single" w:sz="4" w:space="0" w:color="27AAE1" w:themeColor="accent3"/>
          <w:bottom w:val="single" w:sz="4" w:space="0" w:color="27AAE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7AAE1" w:themeColor="accent3"/>
          <w:left w:val="nil"/>
        </w:tcBorders>
      </w:tcPr>
    </w:tblStylePr>
    <w:tblStylePr w:type="swCell">
      <w:tblPr/>
      <w:tcPr>
        <w:tcBorders>
          <w:top w:val="double" w:sz="4" w:space="0" w:color="27AAE1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00A79D" w:themeColor="accent4"/>
        <w:left w:val="single" w:sz="4" w:space="0" w:color="00A79D" w:themeColor="accent4"/>
        <w:bottom w:val="single" w:sz="4" w:space="0" w:color="00A79D" w:themeColor="accent4"/>
        <w:right w:val="single" w:sz="4" w:space="0" w:color="00A79D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A79D" w:themeFill="accent4"/>
      </w:tcPr>
    </w:tblStylePr>
    <w:tblStylePr w:type="lastRow">
      <w:rPr>
        <w:b/>
        <w:bCs/>
      </w:rPr>
      <w:tblPr/>
      <w:tcPr>
        <w:tcBorders>
          <w:top w:val="double" w:sz="4" w:space="0" w:color="00A79D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A79D" w:themeColor="accent4"/>
          <w:right w:val="single" w:sz="4" w:space="0" w:color="00A79D" w:themeColor="accent4"/>
        </w:tcBorders>
      </w:tcPr>
    </w:tblStylePr>
    <w:tblStylePr w:type="band1Horz">
      <w:tblPr/>
      <w:tcPr>
        <w:tcBorders>
          <w:top w:val="single" w:sz="4" w:space="0" w:color="00A79D" w:themeColor="accent4"/>
          <w:bottom w:val="single" w:sz="4" w:space="0" w:color="00A79D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A79D" w:themeColor="accent4"/>
          <w:left w:val="nil"/>
        </w:tcBorders>
      </w:tcPr>
    </w:tblStylePr>
    <w:tblStylePr w:type="swCell">
      <w:tblPr/>
      <w:tcPr>
        <w:tcBorders>
          <w:top w:val="double" w:sz="4" w:space="0" w:color="00A79D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262262" w:themeColor="accent5"/>
        <w:left w:val="single" w:sz="4" w:space="0" w:color="262262" w:themeColor="accent5"/>
        <w:bottom w:val="single" w:sz="4" w:space="0" w:color="262262" w:themeColor="accent5"/>
        <w:right w:val="single" w:sz="4" w:space="0" w:color="262262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62262" w:themeFill="accent5"/>
      </w:tcPr>
    </w:tblStylePr>
    <w:tblStylePr w:type="lastRow">
      <w:rPr>
        <w:b/>
        <w:bCs/>
      </w:rPr>
      <w:tblPr/>
      <w:tcPr>
        <w:tcBorders>
          <w:top w:val="double" w:sz="4" w:space="0" w:color="262262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62262" w:themeColor="accent5"/>
          <w:right w:val="single" w:sz="4" w:space="0" w:color="262262" w:themeColor="accent5"/>
        </w:tcBorders>
      </w:tcPr>
    </w:tblStylePr>
    <w:tblStylePr w:type="band1Horz">
      <w:tblPr/>
      <w:tcPr>
        <w:tcBorders>
          <w:top w:val="single" w:sz="4" w:space="0" w:color="262262" w:themeColor="accent5"/>
          <w:bottom w:val="single" w:sz="4" w:space="0" w:color="262262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62262" w:themeColor="accent5"/>
          <w:left w:val="nil"/>
        </w:tcBorders>
      </w:tcPr>
    </w:tblStylePr>
    <w:tblStylePr w:type="swCell">
      <w:tblPr/>
      <w:tcPr>
        <w:tcBorders>
          <w:top w:val="double" w:sz="4" w:space="0" w:color="262262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FBB040" w:themeColor="accent6"/>
        <w:left w:val="single" w:sz="4" w:space="0" w:color="FBB040" w:themeColor="accent6"/>
        <w:bottom w:val="single" w:sz="4" w:space="0" w:color="FBB040" w:themeColor="accent6"/>
        <w:right w:val="single" w:sz="4" w:space="0" w:color="FBB040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BB040" w:themeFill="accent6"/>
      </w:tcPr>
    </w:tblStylePr>
    <w:tblStylePr w:type="lastRow">
      <w:rPr>
        <w:b/>
        <w:bCs/>
      </w:rPr>
      <w:tblPr/>
      <w:tcPr>
        <w:tcBorders>
          <w:top w:val="double" w:sz="4" w:space="0" w:color="FBB040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BB040" w:themeColor="accent6"/>
          <w:right w:val="single" w:sz="4" w:space="0" w:color="FBB040" w:themeColor="accent6"/>
        </w:tcBorders>
      </w:tcPr>
    </w:tblStylePr>
    <w:tblStylePr w:type="band1Horz">
      <w:tblPr/>
      <w:tcPr>
        <w:tcBorders>
          <w:top w:val="single" w:sz="4" w:space="0" w:color="FBB040" w:themeColor="accent6"/>
          <w:bottom w:val="single" w:sz="4" w:space="0" w:color="FBB040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BB040" w:themeColor="accent6"/>
          <w:left w:val="nil"/>
        </w:tcBorders>
      </w:tcPr>
    </w:tblStylePr>
    <w:tblStylePr w:type="swCell">
      <w:tblPr/>
      <w:tcPr>
        <w:tcBorders>
          <w:top w:val="double" w:sz="4" w:space="0" w:color="FBB040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B3990" w:themeColor="accent1"/>
          <w:left w:val="single" w:sz="4" w:space="0" w:color="2B3990" w:themeColor="accent1"/>
          <w:bottom w:val="single" w:sz="4" w:space="0" w:color="2B3990" w:themeColor="accent1"/>
          <w:right w:val="single" w:sz="4" w:space="0" w:color="2B3990" w:themeColor="accent1"/>
          <w:insideH w:val="nil"/>
        </w:tcBorders>
        <w:shd w:val="clear" w:color="auto" w:fill="2B3990" w:themeFill="accent1"/>
      </w:tcPr>
    </w:tblStylePr>
    <w:tblStylePr w:type="lastRow">
      <w:rPr>
        <w:b/>
        <w:bCs/>
      </w:rPr>
      <w:tblPr/>
      <w:tcPr>
        <w:tcBorders>
          <w:top w:val="double" w:sz="4" w:space="0" w:color="6977D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C75BC" w:themeColor="accent2"/>
          <w:left w:val="single" w:sz="4" w:space="0" w:color="1C75BC" w:themeColor="accent2"/>
          <w:bottom w:val="single" w:sz="4" w:space="0" w:color="1C75BC" w:themeColor="accent2"/>
          <w:right w:val="single" w:sz="4" w:space="0" w:color="1C75BC" w:themeColor="accent2"/>
          <w:insideH w:val="nil"/>
        </w:tcBorders>
        <w:shd w:val="clear" w:color="auto" w:fill="1C75BC" w:themeFill="accent2"/>
      </w:tcPr>
    </w:tblStylePr>
    <w:tblStylePr w:type="lastRow">
      <w:rPr>
        <w:b/>
        <w:bCs/>
      </w:rPr>
      <w:tblPr/>
      <w:tcPr>
        <w:tcBorders>
          <w:top w:val="double" w:sz="4" w:space="0" w:color="65ADE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7AAE1" w:themeColor="accent3"/>
          <w:left w:val="single" w:sz="4" w:space="0" w:color="27AAE1" w:themeColor="accent3"/>
          <w:bottom w:val="single" w:sz="4" w:space="0" w:color="27AAE1" w:themeColor="accent3"/>
          <w:right w:val="single" w:sz="4" w:space="0" w:color="27AAE1" w:themeColor="accent3"/>
          <w:insideH w:val="nil"/>
        </w:tcBorders>
        <w:shd w:val="clear" w:color="auto" w:fill="27AAE1" w:themeFill="accent3"/>
      </w:tcPr>
    </w:tblStylePr>
    <w:tblStylePr w:type="lastRow">
      <w:rPr>
        <w:b/>
        <w:bCs/>
      </w:rPr>
      <w:tblPr/>
      <w:tcPr>
        <w:tcBorders>
          <w:top w:val="double" w:sz="4" w:space="0" w:color="7DCBE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A79D" w:themeColor="accent4"/>
          <w:left w:val="single" w:sz="4" w:space="0" w:color="00A79D" w:themeColor="accent4"/>
          <w:bottom w:val="single" w:sz="4" w:space="0" w:color="00A79D" w:themeColor="accent4"/>
          <w:right w:val="single" w:sz="4" w:space="0" w:color="00A79D" w:themeColor="accent4"/>
          <w:insideH w:val="nil"/>
        </w:tcBorders>
        <w:shd w:val="clear" w:color="auto" w:fill="00A79D" w:themeFill="accent4"/>
      </w:tcPr>
    </w:tblStylePr>
    <w:tblStylePr w:type="lastRow">
      <w:rPr>
        <w:b/>
        <w:bCs/>
      </w:rPr>
      <w:tblPr/>
      <w:tcPr>
        <w:tcBorders>
          <w:top w:val="double" w:sz="4" w:space="0" w:color="31FFF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62262" w:themeColor="accent5"/>
          <w:left w:val="single" w:sz="4" w:space="0" w:color="262262" w:themeColor="accent5"/>
          <w:bottom w:val="single" w:sz="4" w:space="0" w:color="262262" w:themeColor="accent5"/>
          <w:right w:val="single" w:sz="4" w:space="0" w:color="262262" w:themeColor="accent5"/>
          <w:insideH w:val="nil"/>
        </w:tcBorders>
        <w:shd w:val="clear" w:color="auto" w:fill="262262" w:themeFill="accent5"/>
      </w:tcPr>
    </w:tblStylePr>
    <w:tblStylePr w:type="lastRow">
      <w:rPr>
        <w:b/>
        <w:bCs/>
      </w:rPr>
      <w:tblPr/>
      <w:tcPr>
        <w:tcBorders>
          <w:top w:val="double" w:sz="4" w:space="0" w:color="5C56C4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BB040" w:themeColor="accent6"/>
          <w:left w:val="single" w:sz="4" w:space="0" w:color="FBB040" w:themeColor="accent6"/>
          <w:bottom w:val="single" w:sz="4" w:space="0" w:color="FBB040" w:themeColor="accent6"/>
          <w:right w:val="single" w:sz="4" w:space="0" w:color="FBB040" w:themeColor="accent6"/>
          <w:insideH w:val="nil"/>
        </w:tcBorders>
        <w:shd w:val="clear" w:color="auto" w:fill="FBB040" w:themeFill="accent6"/>
      </w:tcPr>
    </w:tblStylePr>
    <w:tblStylePr w:type="lastRow">
      <w:rPr>
        <w:b/>
        <w:bCs/>
      </w:rPr>
      <w:tblPr/>
      <w:tcPr>
        <w:tcBorders>
          <w:top w:val="double" w:sz="4" w:space="0" w:color="FCCF8C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2B3990" w:themeColor="accent1"/>
        <w:left w:val="single" w:sz="24" w:space="0" w:color="2B3990" w:themeColor="accent1"/>
        <w:bottom w:val="single" w:sz="24" w:space="0" w:color="2B3990" w:themeColor="accent1"/>
        <w:right w:val="single" w:sz="24" w:space="0" w:color="2B3990" w:themeColor="accent1"/>
      </w:tblBorders>
    </w:tblPr>
    <w:tcPr>
      <w:shd w:val="clear" w:color="auto" w:fill="2B399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1C75BC" w:themeColor="accent2"/>
        <w:left w:val="single" w:sz="24" w:space="0" w:color="1C75BC" w:themeColor="accent2"/>
        <w:bottom w:val="single" w:sz="24" w:space="0" w:color="1C75BC" w:themeColor="accent2"/>
        <w:right w:val="single" w:sz="24" w:space="0" w:color="1C75BC" w:themeColor="accent2"/>
      </w:tblBorders>
    </w:tblPr>
    <w:tcPr>
      <w:shd w:val="clear" w:color="auto" w:fill="1C75BC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27AAE1" w:themeColor="accent3"/>
        <w:left w:val="single" w:sz="24" w:space="0" w:color="27AAE1" w:themeColor="accent3"/>
        <w:bottom w:val="single" w:sz="24" w:space="0" w:color="27AAE1" w:themeColor="accent3"/>
        <w:right w:val="single" w:sz="24" w:space="0" w:color="27AAE1" w:themeColor="accent3"/>
      </w:tblBorders>
    </w:tblPr>
    <w:tcPr>
      <w:shd w:val="clear" w:color="auto" w:fill="27AAE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00A79D" w:themeColor="accent4"/>
        <w:left w:val="single" w:sz="24" w:space="0" w:color="00A79D" w:themeColor="accent4"/>
        <w:bottom w:val="single" w:sz="24" w:space="0" w:color="00A79D" w:themeColor="accent4"/>
        <w:right w:val="single" w:sz="24" w:space="0" w:color="00A79D" w:themeColor="accent4"/>
      </w:tblBorders>
    </w:tblPr>
    <w:tcPr>
      <w:shd w:val="clear" w:color="auto" w:fill="00A79D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262262" w:themeColor="accent5"/>
        <w:left w:val="single" w:sz="24" w:space="0" w:color="262262" w:themeColor="accent5"/>
        <w:bottom w:val="single" w:sz="24" w:space="0" w:color="262262" w:themeColor="accent5"/>
        <w:right w:val="single" w:sz="24" w:space="0" w:color="262262" w:themeColor="accent5"/>
      </w:tblBorders>
    </w:tblPr>
    <w:tcPr>
      <w:shd w:val="clear" w:color="auto" w:fill="262262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FBB040" w:themeColor="accent6"/>
        <w:left w:val="single" w:sz="24" w:space="0" w:color="FBB040" w:themeColor="accent6"/>
        <w:bottom w:val="single" w:sz="24" w:space="0" w:color="FBB040" w:themeColor="accent6"/>
        <w:right w:val="single" w:sz="24" w:space="0" w:color="FBB040" w:themeColor="accent6"/>
      </w:tblBorders>
    </w:tblPr>
    <w:tcPr>
      <w:shd w:val="clear" w:color="auto" w:fill="FBB040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6F398B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6F398B"/>
    <w:rPr>
      <w:color w:val="202A6B" w:themeColor="accent1" w:themeShade="BF"/>
    </w:rPr>
    <w:tblPr>
      <w:tblStyleRowBandSize w:val="1"/>
      <w:tblStyleColBandSize w:val="1"/>
      <w:tblBorders>
        <w:top w:val="single" w:sz="4" w:space="0" w:color="2B3990" w:themeColor="accent1"/>
        <w:bottom w:val="single" w:sz="4" w:space="0" w:color="2B399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2B399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B399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6F398B"/>
    <w:rPr>
      <w:color w:val="15578C" w:themeColor="accent2" w:themeShade="BF"/>
    </w:rPr>
    <w:tblPr>
      <w:tblStyleRowBandSize w:val="1"/>
      <w:tblStyleColBandSize w:val="1"/>
      <w:tblBorders>
        <w:top w:val="single" w:sz="4" w:space="0" w:color="1C75BC" w:themeColor="accent2"/>
        <w:bottom w:val="single" w:sz="4" w:space="0" w:color="1C75BC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1C75BC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1C75B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6F398B"/>
    <w:rPr>
      <w:color w:val="1880AD" w:themeColor="accent3" w:themeShade="BF"/>
    </w:rPr>
    <w:tblPr>
      <w:tblStyleRowBandSize w:val="1"/>
      <w:tblStyleColBandSize w:val="1"/>
      <w:tblBorders>
        <w:top w:val="single" w:sz="4" w:space="0" w:color="27AAE1" w:themeColor="accent3"/>
        <w:bottom w:val="single" w:sz="4" w:space="0" w:color="27AAE1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27AAE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27AAE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6F398B"/>
    <w:rPr>
      <w:color w:val="007D75" w:themeColor="accent4" w:themeShade="BF"/>
    </w:rPr>
    <w:tblPr>
      <w:tblStyleRowBandSize w:val="1"/>
      <w:tblStyleColBandSize w:val="1"/>
      <w:tblBorders>
        <w:top w:val="single" w:sz="4" w:space="0" w:color="00A79D" w:themeColor="accent4"/>
        <w:bottom w:val="single" w:sz="4" w:space="0" w:color="00A79D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0A79D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0A79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6F398B"/>
    <w:rPr>
      <w:color w:val="1C1949" w:themeColor="accent5" w:themeShade="BF"/>
    </w:rPr>
    <w:tblPr>
      <w:tblStyleRowBandSize w:val="1"/>
      <w:tblStyleColBandSize w:val="1"/>
      <w:tblBorders>
        <w:top w:val="single" w:sz="4" w:space="0" w:color="262262" w:themeColor="accent5"/>
        <w:bottom w:val="single" w:sz="4" w:space="0" w:color="262262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262262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26226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6F398B"/>
    <w:rPr>
      <w:color w:val="E68B05" w:themeColor="accent6" w:themeShade="BF"/>
    </w:rPr>
    <w:tblPr>
      <w:tblStyleRowBandSize w:val="1"/>
      <w:tblStyleColBandSize w:val="1"/>
      <w:tblBorders>
        <w:top w:val="single" w:sz="4" w:space="0" w:color="FBB040" w:themeColor="accent6"/>
        <w:bottom w:val="single" w:sz="4" w:space="0" w:color="FBB040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FBB040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FBB04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6F398B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6F398B"/>
    <w:rPr>
      <w:color w:val="202A6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B399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B399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B399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B399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6F398B"/>
    <w:rPr>
      <w:color w:val="15578C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C75BC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C75BC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C75BC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C75BC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6F398B"/>
    <w:rPr>
      <w:color w:val="1880A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7AAE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7AAE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7AAE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7AAE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6F398B"/>
    <w:rPr>
      <w:color w:val="007D7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A79D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A79D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A79D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A79D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6F398B"/>
    <w:rPr>
      <w:color w:val="1C1949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62262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62262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62262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62262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6F398B"/>
    <w:rPr>
      <w:color w:val="E68B0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BB040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BB040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BB040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BB040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6F398B"/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6F398B"/>
  </w:style>
  <w:style w:type="character" w:customStyle="1" w:styleId="SaludoCar">
    <w:name w:val="Saludo Car"/>
    <w:basedOn w:val="Fuentedeprrafopredeter"/>
    <w:link w:val="Saludo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table" w:styleId="Tablaconcolumnas1">
    <w:name w:val="Table Columns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Firma">
    <w:name w:val="Signature"/>
    <w:basedOn w:val="Normal"/>
    <w:link w:val="FirmaCar"/>
    <w:uiPriority w:val="99"/>
    <w:semiHidden/>
    <w:unhideWhenUsed/>
    <w:rsid w:val="006F398B"/>
    <w:pPr>
      <w:ind w:left="4320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table" w:styleId="Tablabsica1">
    <w:name w:val="Table Simple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ndice1">
    <w:name w:val="index 1"/>
    <w:basedOn w:val="Normal"/>
    <w:next w:val="Normal"/>
    <w:autoRedefine/>
    <w:uiPriority w:val="99"/>
    <w:semiHidden/>
    <w:unhideWhenUsed/>
    <w:rsid w:val="006F398B"/>
    <w:pPr>
      <w:ind w:left="280" w:hanging="280"/>
    </w:pPr>
  </w:style>
  <w:style w:type="paragraph" w:styleId="ndice2">
    <w:name w:val="index 2"/>
    <w:basedOn w:val="Normal"/>
    <w:next w:val="Normal"/>
    <w:autoRedefine/>
    <w:uiPriority w:val="99"/>
    <w:semiHidden/>
    <w:unhideWhenUsed/>
    <w:rsid w:val="006F398B"/>
    <w:pPr>
      <w:ind w:left="560" w:hanging="28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6F398B"/>
    <w:pPr>
      <w:ind w:left="840" w:hanging="28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6F398B"/>
    <w:pPr>
      <w:ind w:left="1120" w:hanging="28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6F398B"/>
    <w:pPr>
      <w:ind w:left="1400" w:hanging="28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6F398B"/>
    <w:pPr>
      <w:ind w:left="1680" w:hanging="28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6F398B"/>
    <w:pPr>
      <w:ind w:left="1960" w:hanging="28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6F398B"/>
    <w:pPr>
      <w:ind w:left="2240" w:hanging="28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6F398B"/>
    <w:pPr>
      <w:ind w:left="2520" w:hanging="28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6F398B"/>
    <w:rPr>
      <w:rFonts w:eastAsiaTheme="majorEastAsia" w:cstheme="majorBidi"/>
      <w:b/>
      <w:bCs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6F398B"/>
    <w:rPr>
      <w:rFonts w:ascii="Consolas" w:hAnsi="Consolas"/>
      <w:sz w:val="21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6F398B"/>
    <w:rPr>
      <w:rFonts w:ascii="Consolas" w:hAnsi="Consolas" w:cs="Georgia"/>
      <w:i/>
      <w:iCs/>
      <w:color w:val="2B3990" w:themeColor="accent1"/>
      <w:sz w:val="21"/>
      <w:szCs w:val="21"/>
    </w:rPr>
  </w:style>
  <w:style w:type="paragraph" w:styleId="Cierre">
    <w:name w:val="Closing"/>
    <w:basedOn w:val="Normal"/>
    <w:link w:val="CierreCar"/>
    <w:uiPriority w:val="99"/>
    <w:semiHidden/>
    <w:unhideWhenUsed/>
    <w:rsid w:val="006F398B"/>
    <w:pPr>
      <w:ind w:left="4320"/>
    </w:pPr>
  </w:style>
  <w:style w:type="character" w:customStyle="1" w:styleId="CierreCar">
    <w:name w:val="Cierre Car"/>
    <w:basedOn w:val="Fuentedeprrafopredeter"/>
    <w:link w:val="Cierre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table" w:styleId="Tablaconcuadrcula1">
    <w:name w:val="Table Grid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2">
    <w:name w:val="Table Grid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3">
    <w:name w:val="Table Grid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4">
    <w:name w:val="Table Grid 4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clara">
    <w:name w:val="Grid Table Light"/>
    <w:basedOn w:val="Tablanormal"/>
    <w:uiPriority w:val="40"/>
    <w:rsid w:val="006F398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concuadrcula1clara">
    <w:name w:val="Grid Table 1 Light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9BA4E1" w:themeColor="accent1" w:themeTint="66"/>
        <w:left w:val="single" w:sz="4" w:space="0" w:color="9BA4E1" w:themeColor="accent1" w:themeTint="66"/>
        <w:bottom w:val="single" w:sz="4" w:space="0" w:color="9BA4E1" w:themeColor="accent1" w:themeTint="66"/>
        <w:right w:val="single" w:sz="4" w:space="0" w:color="9BA4E1" w:themeColor="accent1" w:themeTint="66"/>
        <w:insideH w:val="single" w:sz="4" w:space="0" w:color="9BA4E1" w:themeColor="accent1" w:themeTint="66"/>
        <w:insideV w:val="single" w:sz="4" w:space="0" w:color="9BA4E1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977D2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977D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o-nfasis2">
    <w:name w:val="Grid Table 1 Light Accent 2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98C8EF" w:themeColor="accent2" w:themeTint="66"/>
        <w:left w:val="single" w:sz="4" w:space="0" w:color="98C8EF" w:themeColor="accent2" w:themeTint="66"/>
        <w:bottom w:val="single" w:sz="4" w:space="0" w:color="98C8EF" w:themeColor="accent2" w:themeTint="66"/>
        <w:right w:val="single" w:sz="4" w:space="0" w:color="98C8EF" w:themeColor="accent2" w:themeTint="66"/>
        <w:insideH w:val="single" w:sz="4" w:space="0" w:color="98C8EF" w:themeColor="accent2" w:themeTint="66"/>
        <w:insideV w:val="single" w:sz="4" w:space="0" w:color="98C8E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5ADE8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5ADE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3">
    <w:name w:val="Grid Table 1 Light Accent 3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A8DCF3" w:themeColor="accent3" w:themeTint="66"/>
        <w:left w:val="single" w:sz="4" w:space="0" w:color="A8DCF3" w:themeColor="accent3" w:themeTint="66"/>
        <w:bottom w:val="single" w:sz="4" w:space="0" w:color="A8DCF3" w:themeColor="accent3" w:themeTint="66"/>
        <w:right w:val="single" w:sz="4" w:space="0" w:color="A8DCF3" w:themeColor="accent3" w:themeTint="66"/>
        <w:insideH w:val="single" w:sz="4" w:space="0" w:color="A8DCF3" w:themeColor="accent3" w:themeTint="66"/>
        <w:insideV w:val="single" w:sz="4" w:space="0" w:color="A8DC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7DCBE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DCBE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4">
    <w:name w:val="Grid Table 1 Light Accent 4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75FFF6" w:themeColor="accent4" w:themeTint="66"/>
        <w:left w:val="single" w:sz="4" w:space="0" w:color="75FFF6" w:themeColor="accent4" w:themeTint="66"/>
        <w:bottom w:val="single" w:sz="4" w:space="0" w:color="75FFF6" w:themeColor="accent4" w:themeTint="66"/>
        <w:right w:val="single" w:sz="4" w:space="0" w:color="75FFF6" w:themeColor="accent4" w:themeTint="66"/>
        <w:insideH w:val="single" w:sz="4" w:space="0" w:color="75FFF6" w:themeColor="accent4" w:themeTint="66"/>
        <w:insideV w:val="single" w:sz="4" w:space="0" w:color="75FFF6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31FFF2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1FFF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5">
    <w:name w:val="Grid Table 1 Light Accent 5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928ED8" w:themeColor="accent5" w:themeTint="66"/>
        <w:left w:val="single" w:sz="4" w:space="0" w:color="928ED8" w:themeColor="accent5" w:themeTint="66"/>
        <w:bottom w:val="single" w:sz="4" w:space="0" w:color="928ED8" w:themeColor="accent5" w:themeTint="66"/>
        <w:right w:val="single" w:sz="4" w:space="0" w:color="928ED8" w:themeColor="accent5" w:themeTint="66"/>
        <w:insideH w:val="single" w:sz="4" w:space="0" w:color="928ED8" w:themeColor="accent5" w:themeTint="66"/>
        <w:insideV w:val="single" w:sz="4" w:space="0" w:color="928ED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5C56C4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5C56C4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6">
    <w:name w:val="Grid Table 1 Light Accent 6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FDDFB2" w:themeColor="accent6" w:themeTint="66"/>
        <w:left w:val="single" w:sz="4" w:space="0" w:color="FDDFB2" w:themeColor="accent6" w:themeTint="66"/>
        <w:bottom w:val="single" w:sz="4" w:space="0" w:color="FDDFB2" w:themeColor="accent6" w:themeTint="66"/>
        <w:right w:val="single" w:sz="4" w:space="0" w:color="FDDFB2" w:themeColor="accent6" w:themeTint="66"/>
        <w:insideH w:val="single" w:sz="4" w:space="0" w:color="FDDFB2" w:themeColor="accent6" w:themeTint="66"/>
        <w:insideV w:val="single" w:sz="4" w:space="0" w:color="FDDFB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CCF8C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CCF8C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2-nfasis1">
    <w:name w:val="Grid Table 2 Accent 1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6977D2" w:themeColor="accent1" w:themeTint="99"/>
        <w:bottom w:val="single" w:sz="2" w:space="0" w:color="6977D2" w:themeColor="accent1" w:themeTint="99"/>
        <w:insideH w:val="single" w:sz="2" w:space="0" w:color="6977D2" w:themeColor="accent1" w:themeTint="99"/>
        <w:insideV w:val="single" w:sz="2" w:space="0" w:color="6977D2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977D2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977D2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concuadrcula2-nfasis2">
    <w:name w:val="Grid Table 2 Accent 2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65ADE8" w:themeColor="accent2" w:themeTint="99"/>
        <w:bottom w:val="single" w:sz="2" w:space="0" w:color="65ADE8" w:themeColor="accent2" w:themeTint="99"/>
        <w:insideH w:val="single" w:sz="2" w:space="0" w:color="65ADE8" w:themeColor="accent2" w:themeTint="99"/>
        <w:insideV w:val="single" w:sz="2" w:space="0" w:color="65ADE8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5ADE8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5ADE8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concuadrcula2-nfasis3">
    <w:name w:val="Grid Table 2 Accent 3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7DCBED" w:themeColor="accent3" w:themeTint="99"/>
        <w:bottom w:val="single" w:sz="2" w:space="0" w:color="7DCBED" w:themeColor="accent3" w:themeTint="99"/>
        <w:insideH w:val="single" w:sz="2" w:space="0" w:color="7DCBED" w:themeColor="accent3" w:themeTint="99"/>
        <w:insideV w:val="single" w:sz="2" w:space="0" w:color="7DCBED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DCBED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DCBED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concuadrcula2-nfasis4">
    <w:name w:val="Grid Table 2 Accent 4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31FFF2" w:themeColor="accent4" w:themeTint="99"/>
        <w:bottom w:val="single" w:sz="2" w:space="0" w:color="31FFF2" w:themeColor="accent4" w:themeTint="99"/>
        <w:insideH w:val="single" w:sz="2" w:space="0" w:color="31FFF2" w:themeColor="accent4" w:themeTint="99"/>
        <w:insideV w:val="single" w:sz="2" w:space="0" w:color="31FFF2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31FFF2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31FFF2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concuadrcula2-nfasis5">
    <w:name w:val="Grid Table 2 Accent 5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5C56C4" w:themeColor="accent5" w:themeTint="99"/>
        <w:bottom w:val="single" w:sz="2" w:space="0" w:color="5C56C4" w:themeColor="accent5" w:themeTint="99"/>
        <w:insideH w:val="single" w:sz="2" w:space="0" w:color="5C56C4" w:themeColor="accent5" w:themeTint="99"/>
        <w:insideV w:val="single" w:sz="2" w:space="0" w:color="5C56C4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5C56C4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5C56C4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concuadrcula2-nfasis6">
    <w:name w:val="Grid Table 2 Accent 6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FCCF8C" w:themeColor="accent6" w:themeTint="99"/>
        <w:bottom w:val="single" w:sz="2" w:space="0" w:color="FCCF8C" w:themeColor="accent6" w:themeTint="99"/>
        <w:insideH w:val="single" w:sz="2" w:space="0" w:color="FCCF8C" w:themeColor="accent6" w:themeTint="99"/>
        <w:insideV w:val="single" w:sz="2" w:space="0" w:color="FCCF8C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CCF8C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CCF8C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cuadrcula3">
    <w:name w:val="Grid Table 3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3-nfasis1">
    <w:name w:val="Grid Table 3 Accent 1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  <w:insideV w:val="single" w:sz="4" w:space="0" w:color="6977D2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  <w:tblStylePr w:type="neCell">
      <w:tblPr/>
      <w:tcPr>
        <w:tcBorders>
          <w:bottom w:val="single" w:sz="4" w:space="0" w:color="6977D2" w:themeColor="accent1" w:themeTint="99"/>
        </w:tcBorders>
      </w:tcPr>
    </w:tblStylePr>
    <w:tblStylePr w:type="nwCell">
      <w:tblPr/>
      <w:tcPr>
        <w:tcBorders>
          <w:bottom w:val="single" w:sz="4" w:space="0" w:color="6977D2" w:themeColor="accent1" w:themeTint="99"/>
        </w:tcBorders>
      </w:tcPr>
    </w:tblStylePr>
    <w:tblStylePr w:type="seCell">
      <w:tblPr/>
      <w:tcPr>
        <w:tcBorders>
          <w:top w:val="single" w:sz="4" w:space="0" w:color="6977D2" w:themeColor="accent1" w:themeTint="99"/>
        </w:tcBorders>
      </w:tcPr>
    </w:tblStylePr>
    <w:tblStylePr w:type="swCell">
      <w:tblPr/>
      <w:tcPr>
        <w:tcBorders>
          <w:top w:val="single" w:sz="4" w:space="0" w:color="6977D2" w:themeColor="accent1" w:themeTint="99"/>
        </w:tcBorders>
      </w:tcPr>
    </w:tblStylePr>
  </w:style>
  <w:style w:type="table" w:styleId="Tablaconcuadrcula3-nfasis2">
    <w:name w:val="Grid Table 3 Accent 2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  <w:insideV w:val="single" w:sz="4" w:space="0" w:color="65ADE8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  <w:tblStylePr w:type="neCell">
      <w:tblPr/>
      <w:tcPr>
        <w:tcBorders>
          <w:bottom w:val="single" w:sz="4" w:space="0" w:color="65ADE8" w:themeColor="accent2" w:themeTint="99"/>
        </w:tcBorders>
      </w:tcPr>
    </w:tblStylePr>
    <w:tblStylePr w:type="nwCell">
      <w:tblPr/>
      <w:tcPr>
        <w:tcBorders>
          <w:bottom w:val="single" w:sz="4" w:space="0" w:color="65ADE8" w:themeColor="accent2" w:themeTint="99"/>
        </w:tcBorders>
      </w:tcPr>
    </w:tblStylePr>
    <w:tblStylePr w:type="seCell">
      <w:tblPr/>
      <w:tcPr>
        <w:tcBorders>
          <w:top w:val="single" w:sz="4" w:space="0" w:color="65ADE8" w:themeColor="accent2" w:themeTint="99"/>
        </w:tcBorders>
      </w:tcPr>
    </w:tblStylePr>
    <w:tblStylePr w:type="swCell">
      <w:tblPr/>
      <w:tcPr>
        <w:tcBorders>
          <w:top w:val="single" w:sz="4" w:space="0" w:color="65ADE8" w:themeColor="accent2" w:themeTint="99"/>
        </w:tcBorders>
      </w:tcPr>
    </w:tblStylePr>
  </w:style>
  <w:style w:type="table" w:styleId="Tablaconcuadrcula3-nfasis3">
    <w:name w:val="Grid Table 3 Accent 3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  <w:insideV w:val="single" w:sz="4" w:space="0" w:color="7DCBE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  <w:tblStylePr w:type="neCell">
      <w:tblPr/>
      <w:tcPr>
        <w:tcBorders>
          <w:bottom w:val="single" w:sz="4" w:space="0" w:color="7DCBED" w:themeColor="accent3" w:themeTint="99"/>
        </w:tcBorders>
      </w:tcPr>
    </w:tblStylePr>
    <w:tblStylePr w:type="nwCell">
      <w:tblPr/>
      <w:tcPr>
        <w:tcBorders>
          <w:bottom w:val="single" w:sz="4" w:space="0" w:color="7DCBED" w:themeColor="accent3" w:themeTint="99"/>
        </w:tcBorders>
      </w:tcPr>
    </w:tblStylePr>
    <w:tblStylePr w:type="seCell">
      <w:tblPr/>
      <w:tcPr>
        <w:tcBorders>
          <w:top w:val="single" w:sz="4" w:space="0" w:color="7DCBED" w:themeColor="accent3" w:themeTint="99"/>
        </w:tcBorders>
      </w:tcPr>
    </w:tblStylePr>
    <w:tblStylePr w:type="swCell">
      <w:tblPr/>
      <w:tcPr>
        <w:tcBorders>
          <w:top w:val="single" w:sz="4" w:space="0" w:color="7DCBED" w:themeColor="accent3" w:themeTint="99"/>
        </w:tcBorders>
      </w:tcPr>
    </w:tblStylePr>
  </w:style>
  <w:style w:type="table" w:styleId="Tablaconcuadrcula3-nfasis4">
    <w:name w:val="Grid Table 3 Accent 4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  <w:insideV w:val="single" w:sz="4" w:space="0" w:color="31FFF2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  <w:tblStylePr w:type="neCell">
      <w:tblPr/>
      <w:tcPr>
        <w:tcBorders>
          <w:bottom w:val="single" w:sz="4" w:space="0" w:color="31FFF2" w:themeColor="accent4" w:themeTint="99"/>
        </w:tcBorders>
      </w:tcPr>
    </w:tblStylePr>
    <w:tblStylePr w:type="nwCell">
      <w:tblPr/>
      <w:tcPr>
        <w:tcBorders>
          <w:bottom w:val="single" w:sz="4" w:space="0" w:color="31FFF2" w:themeColor="accent4" w:themeTint="99"/>
        </w:tcBorders>
      </w:tcPr>
    </w:tblStylePr>
    <w:tblStylePr w:type="seCell">
      <w:tblPr/>
      <w:tcPr>
        <w:tcBorders>
          <w:top w:val="single" w:sz="4" w:space="0" w:color="31FFF2" w:themeColor="accent4" w:themeTint="99"/>
        </w:tcBorders>
      </w:tcPr>
    </w:tblStylePr>
    <w:tblStylePr w:type="swCell">
      <w:tblPr/>
      <w:tcPr>
        <w:tcBorders>
          <w:top w:val="single" w:sz="4" w:space="0" w:color="31FFF2" w:themeColor="accent4" w:themeTint="99"/>
        </w:tcBorders>
      </w:tcPr>
    </w:tblStylePr>
  </w:style>
  <w:style w:type="table" w:styleId="Tablaconcuadrcula3-nfasis5">
    <w:name w:val="Grid Table 3 Accent 5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  <w:insideV w:val="single" w:sz="4" w:space="0" w:color="5C56C4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  <w:tblStylePr w:type="neCell">
      <w:tblPr/>
      <w:tcPr>
        <w:tcBorders>
          <w:bottom w:val="single" w:sz="4" w:space="0" w:color="5C56C4" w:themeColor="accent5" w:themeTint="99"/>
        </w:tcBorders>
      </w:tcPr>
    </w:tblStylePr>
    <w:tblStylePr w:type="nwCell">
      <w:tblPr/>
      <w:tcPr>
        <w:tcBorders>
          <w:bottom w:val="single" w:sz="4" w:space="0" w:color="5C56C4" w:themeColor="accent5" w:themeTint="99"/>
        </w:tcBorders>
      </w:tcPr>
    </w:tblStylePr>
    <w:tblStylePr w:type="seCell">
      <w:tblPr/>
      <w:tcPr>
        <w:tcBorders>
          <w:top w:val="single" w:sz="4" w:space="0" w:color="5C56C4" w:themeColor="accent5" w:themeTint="99"/>
        </w:tcBorders>
      </w:tcPr>
    </w:tblStylePr>
    <w:tblStylePr w:type="swCell">
      <w:tblPr/>
      <w:tcPr>
        <w:tcBorders>
          <w:top w:val="single" w:sz="4" w:space="0" w:color="5C56C4" w:themeColor="accent5" w:themeTint="99"/>
        </w:tcBorders>
      </w:tcPr>
    </w:tblStylePr>
  </w:style>
  <w:style w:type="table" w:styleId="Tablaconcuadrcula3-nfasis6">
    <w:name w:val="Grid Table 3 Accent 6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  <w:insideV w:val="single" w:sz="4" w:space="0" w:color="FCCF8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  <w:tblStylePr w:type="neCell">
      <w:tblPr/>
      <w:tcPr>
        <w:tcBorders>
          <w:bottom w:val="single" w:sz="4" w:space="0" w:color="FCCF8C" w:themeColor="accent6" w:themeTint="99"/>
        </w:tcBorders>
      </w:tcPr>
    </w:tblStylePr>
    <w:tblStylePr w:type="nwCell">
      <w:tblPr/>
      <w:tcPr>
        <w:tcBorders>
          <w:bottom w:val="single" w:sz="4" w:space="0" w:color="FCCF8C" w:themeColor="accent6" w:themeTint="99"/>
        </w:tcBorders>
      </w:tcPr>
    </w:tblStylePr>
    <w:tblStylePr w:type="seCell">
      <w:tblPr/>
      <w:tcPr>
        <w:tcBorders>
          <w:top w:val="single" w:sz="4" w:space="0" w:color="FCCF8C" w:themeColor="accent6" w:themeTint="99"/>
        </w:tcBorders>
      </w:tcPr>
    </w:tblStylePr>
    <w:tblStylePr w:type="swCell">
      <w:tblPr/>
      <w:tcPr>
        <w:tcBorders>
          <w:top w:val="single" w:sz="4" w:space="0" w:color="FCCF8C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4-nfasis1">
    <w:name w:val="Grid Table 4 Accent 1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  <w:insideV w:val="single" w:sz="4" w:space="0" w:color="6977D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B3990" w:themeColor="accent1"/>
          <w:left w:val="single" w:sz="4" w:space="0" w:color="2B3990" w:themeColor="accent1"/>
          <w:bottom w:val="single" w:sz="4" w:space="0" w:color="2B3990" w:themeColor="accent1"/>
          <w:right w:val="single" w:sz="4" w:space="0" w:color="2B3990" w:themeColor="accent1"/>
          <w:insideH w:val="nil"/>
          <w:insideV w:val="nil"/>
        </w:tcBorders>
        <w:shd w:val="clear" w:color="auto" w:fill="2B3990" w:themeFill="accent1"/>
      </w:tcPr>
    </w:tblStylePr>
    <w:tblStylePr w:type="lastRow">
      <w:rPr>
        <w:b/>
        <w:bCs/>
      </w:rPr>
      <w:tblPr/>
      <w:tcPr>
        <w:tcBorders>
          <w:top w:val="double" w:sz="4" w:space="0" w:color="2B399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concuadrcula4-nfasis2">
    <w:name w:val="Grid Table 4 Accent 2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  <w:insideV w:val="single" w:sz="4" w:space="0" w:color="65ADE8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C75BC" w:themeColor="accent2"/>
          <w:left w:val="single" w:sz="4" w:space="0" w:color="1C75BC" w:themeColor="accent2"/>
          <w:bottom w:val="single" w:sz="4" w:space="0" w:color="1C75BC" w:themeColor="accent2"/>
          <w:right w:val="single" w:sz="4" w:space="0" w:color="1C75BC" w:themeColor="accent2"/>
          <w:insideH w:val="nil"/>
          <w:insideV w:val="nil"/>
        </w:tcBorders>
        <w:shd w:val="clear" w:color="auto" w:fill="1C75BC" w:themeFill="accent2"/>
      </w:tcPr>
    </w:tblStylePr>
    <w:tblStylePr w:type="lastRow">
      <w:rPr>
        <w:b/>
        <w:bCs/>
      </w:rPr>
      <w:tblPr/>
      <w:tcPr>
        <w:tcBorders>
          <w:top w:val="double" w:sz="4" w:space="0" w:color="1C75B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concuadrcula4-nfasis3">
    <w:name w:val="Grid Table 4 Accent 3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  <w:insideV w:val="single" w:sz="4" w:space="0" w:color="7DCBE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7AAE1" w:themeColor="accent3"/>
          <w:left w:val="single" w:sz="4" w:space="0" w:color="27AAE1" w:themeColor="accent3"/>
          <w:bottom w:val="single" w:sz="4" w:space="0" w:color="27AAE1" w:themeColor="accent3"/>
          <w:right w:val="single" w:sz="4" w:space="0" w:color="27AAE1" w:themeColor="accent3"/>
          <w:insideH w:val="nil"/>
          <w:insideV w:val="nil"/>
        </w:tcBorders>
        <w:shd w:val="clear" w:color="auto" w:fill="27AAE1" w:themeFill="accent3"/>
      </w:tcPr>
    </w:tblStylePr>
    <w:tblStylePr w:type="lastRow">
      <w:rPr>
        <w:b/>
        <w:bCs/>
      </w:rPr>
      <w:tblPr/>
      <w:tcPr>
        <w:tcBorders>
          <w:top w:val="double" w:sz="4" w:space="0" w:color="27AAE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concuadrcula4-nfasis4">
    <w:name w:val="Grid Table 4 Accent 4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  <w:insideV w:val="single" w:sz="4" w:space="0" w:color="31FFF2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A79D" w:themeColor="accent4"/>
          <w:left w:val="single" w:sz="4" w:space="0" w:color="00A79D" w:themeColor="accent4"/>
          <w:bottom w:val="single" w:sz="4" w:space="0" w:color="00A79D" w:themeColor="accent4"/>
          <w:right w:val="single" w:sz="4" w:space="0" w:color="00A79D" w:themeColor="accent4"/>
          <w:insideH w:val="nil"/>
          <w:insideV w:val="nil"/>
        </w:tcBorders>
        <w:shd w:val="clear" w:color="auto" w:fill="00A79D" w:themeFill="accent4"/>
      </w:tcPr>
    </w:tblStylePr>
    <w:tblStylePr w:type="lastRow">
      <w:rPr>
        <w:b/>
        <w:bCs/>
      </w:rPr>
      <w:tblPr/>
      <w:tcPr>
        <w:tcBorders>
          <w:top w:val="double" w:sz="4" w:space="0" w:color="00A79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concuadrcula4-nfasis5">
    <w:name w:val="Grid Table 4 Accent 5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  <w:insideV w:val="single" w:sz="4" w:space="0" w:color="5C56C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62262" w:themeColor="accent5"/>
          <w:left w:val="single" w:sz="4" w:space="0" w:color="262262" w:themeColor="accent5"/>
          <w:bottom w:val="single" w:sz="4" w:space="0" w:color="262262" w:themeColor="accent5"/>
          <w:right w:val="single" w:sz="4" w:space="0" w:color="262262" w:themeColor="accent5"/>
          <w:insideH w:val="nil"/>
          <w:insideV w:val="nil"/>
        </w:tcBorders>
        <w:shd w:val="clear" w:color="auto" w:fill="262262" w:themeFill="accent5"/>
      </w:tcPr>
    </w:tblStylePr>
    <w:tblStylePr w:type="lastRow">
      <w:rPr>
        <w:b/>
        <w:bCs/>
      </w:rPr>
      <w:tblPr/>
      <w:tcPr>
        <w:tcBorders>
          <w:top w:val="double" w:sz="4" w:space="0" w:color="26226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concuadrcula4-nfasis6">
    <w:name w:val="Grid Table 4 Accent 6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  <w:insideV w:val="single" w:sz="4" w:space="0" w:color="FCCF8C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BB040" w:themeColor="accent6"/>
          <w:left w:val="single" w:sz="4" w:space="0" w:color="FBB040" w:themeColor="accent6"/>
          <w:bottom w:val="single" w:sz="4" w:space="0" w:color="FBB040" w:themeColor="accent6"/>
          <w:right w:val="single" w:sz="4" w:space="0" w:color="FBB040" w:themeColor="accent6"/>
          <w:insideH w:val="nil"/>
          <w:insideV w:val="nil"/>
        </w:tcBorders>
        <w:shd w:val="clear" w:color="auto" w:fill="FBB040" w:themeFill="accent6"/>
      </w:tcPr>
    </w:tblStylePr>
    <w:tblStylePr w:type="lastRow">
      <w:rPr>
        <w:b/>
        <w:bCs/>
      </w:rPr>
      <w:tblPr/>
      <w:tcPr>
        <w:tcBorders>
          <w:top w:val="double" w:sz="4" w:space="0" w:color="FBB04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concuadrcula5oscura">
    <w:name w:val="Grid Table 5 Dark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concuadrcula5oscura-nfasis1">
    <w:name w:val="Grid Table 5 Dark Accent 1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DD1F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B399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B399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B399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B3990" w:themeFill="accent1"/>
      </w:tcPr>
    </w:tblStylePr>
    <w:tblStylePr w:type="band1Vert">
      <w:tblPr/>
      <w:tcPr>
        <w:shd w:val="clear" w:color="auto" w:fill="9BA4E1" w:themeFill="accent1" w:themeFillTint="66"/>
      </w:tcPr>
    </w:tblStylePr>
    <w:tblStylePr w:type="band1Horz">
      <w:tblPr/>
      <w:tcPr>
        <w:shd w:val="clear" w:color="auto" w:fill="9BA4E1" w:themeFill="accent1" w:themeFillTint="66"/>
      </w:tcPr>
    </w:tblStylePr>
  </w:style>
  <w:style w:type="table" w:styleId="Tablaconcuadrcula5oscura-nfasis2">
    <w:name w:val="Grid Table 5 Dark Accent 2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BE3F7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C75BC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C75BC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C75BC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C75BC" w:themeFill="accent2"/>
      </w:tcPr>
    </w:tblStylePr>
    <w:tblStylePr w:type="band1Vert">
      <w:tblPr/>
      <w:tcPr>
        <w:shd w:val="clear" w:color="auto" w:fill="98C8EF" w:themeFill="accent2" w:themeFillTint="66"/>
      </w:tcPr>
    </w:tblStylePr>
    <w:tblStylePr w:type="band1Horz">
      <w:tblPr/>
      <w:tcPr>
        <w:shd w:val="clear" w:color="auto" w:fill="98C8EF" w:themeFill="accent2" w:themeFillTint="66"/>
      </w:tcPr>
    </w:tblStylePr>
  </w:style>
  <w:style w:type="table" w:styleId="Tablaconcuadrcula5oscura-nfasis3">
    <w:name w:val="Grid Table 5 Dark Accent 3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3ED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7AAE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7AAE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7AAE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7AAE1" w:themeFill="accent3"/>
      </w:tcPr>
    </w:tblStylePr>
    <w:tblStylePr w:type="band1Vert">
      <w:tblPr/>
      <w:tcPr>
        <w:shd w:val="clear" w:color="auto" w:fill="A8DCF3" w:themeFill="accent3" w:themeFillTint="66"/>
      </w:tcPr>
    </w:tblStylePr>
    <w:tblStylePr w:type="band1Horz">
      <w:tblPr/>
      <w:tcPr>
        <w:shd w:val="clear" w:color="auto" w:fill="A8DCF3" w:themeFill="accent3" w:themeFillTint="66"/>
      </w:tcPr>
    </w:tblStylePr>
  </w:style>
  <w:style w:type="table" w:styleId="Tablaconcuadrcula5oscura-nfasis4">
    <w:name w:val="Grid Table 5 Dark Accent 4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AFFFA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A79D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A79D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A79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A79D" w:themeFill="accent4"/>
      </w:tcPr>
    </w:tblStylePr>
    <w:tblStylePr w:type="band1Vert">
      <w:tblPr/>
      <w:tcPr>
        <w:shd w:val="clear" w:color="auto" w:fill="75FFF6" w:themeFill="accent4" w:themeFillTint="66"/>
      </w:tcPr>
    </w:tblStylePr>
    <w:tblStylePr w:type="band1Horz">
      <w:tblPr/>
      <w:tcPr>
        <w:shd w:val="clear" w:color="auto" w:fill="75FFF6" w:themeFill="accent4" w:themeFillTint="66"/>
      </w:tcPr>
    </w:tblStylePr>
  </w:style>
  <w:style w:type="table" w:styleId="Tablaconcuadrcula5oscura-nfasis5">
    <w:name w:val="Grid Table 5 Dark Accent 5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8C6E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62262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62262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62262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62262" w:themeFill="accent5"/>
      </w:tcPr>
    </w:tblStylePr>
    <w:tblStylePr w:type="band1Vert">
      <w:tblPr/>
      <w:tcPr>
        <w:shd w:val="clear" w:color="auto" w:fill="928ED8" w:themeFill="accent5" w:themeFillTint="66"/>
      </w:tcPr>
    </w:tblStylePr>
    <w:tblStylePr w:type="band1Horz">
      <w:tblPr/>
      <w:tcPr>
        <w:shd w:val="clear" w:color="auto" w:fill="928ED8" w:themeFill="accent5" w:themeFillTint="66"/>
      </w:tcPr>
    </w:tblStylePr>
  </w:style>
  <w:style w:type="table" w:styleId="Tablaconcuadrcula5oscura-nfasis6">
    <w:name w:val="Grid Table 5 Dark Accent 6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EFD8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BB040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BB040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BB040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BB040" w:themeFill="accent6"/>
      </w:tcPr>
    </w:tblStylePr>
    <w:tblStylePr w:type="band1Vert">
      <w:tblPr/>
      <w:tcPr>
        <w:shd w:val="clear" w:color="auto" w:fill="FDDFB2" w:themeFill="accent6" w:themeFillTint="66"/>
      </w:tcPr>
    </w:tblStylePr>
    <w:tblStylePr w:type="band1Horz">
      <w:tblPr/>
      <w:tcPr>
        <w:shd w:val="clear" w:color="auto" w:fill="FDDFB2" w:themeFill="accent6" w:themeFillTint="66"/>
      </w:tcPr>
    </w:tblStylePr>
  </w:style>
  <w:style w:type="table" w:styleId="Tablaconcuadrcula6concolores">
    <w:name w:val="Grid Table 6 Colorful"/>
    <w:basedOn w:val="Tablanormal"/>
    <w:uiPriority w:val="51"/>
    <w:rsid w:val="006F398B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6F398B"/>
    <w:rPr>
      <w:color w:val="202A6B" w:themeColor="accent1" w:themeShade="BF"/>
    </w:rPr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  <w:insideV w:val="single" w:sz="4" w:space="0" w:color="6977D2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977D2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977D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concuadrcula6concolores-nfasis2">
    <w:name w:val="Grid Table 6 Colorful Accent 2"/>
    <w:basedOn w:val="Tablanormal"/>
    <w:uiPriority w:val="51"/>
    <w:rsid w:val="006F398B"/>
    <w:rPr>
      <w:color w:val="15578C" w:themeColor="accent2" w:themeShade="BF"/>
    </w:rPr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  <w:insideV w:val="single" w:sz="4" w:space="0" w:color="65ADE8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65ADE8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5ADE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concuadrcula6concolores-nfasis3">
    <w:name w:val="Grid Table 6 Colorful Accent 3"/>
    <w:basedOn w:val="Tablanormal"/>
    <w:uiPriority w:val="51"/>
    <w:rsid w:val="006F398B"/>
    <w:rPr>
      <w:color w:val="1880AD" w:themeColor="accent3" w:themeShade="BF"/>
    </w:rPr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  <w:insideV w:val="single" w:sz="4" w:space="0" w:color="7DCBED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7DCBE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DCBE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concuadrcula6concolores-nfasis4">
    <w:name w:val="Grid Table 6 Colorful Accent 4"/>
    <w:basedOn w:val="Tablanormal"/>
    <w:uiPriority w:val="51"/>
    <w:rsid w:val="006F398B"/>
    <w:rPr>
      <w:color w:val="007D75" w:themeColor="accent4" w:themeShade="BF"/>
    </w:rPr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  <w:insideV w:val="single" w:sz="4" w:space="0" w:color="31FFF2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31FFF2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31FFF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concuadrcula6concolores-nfasis5">
    <w:name w:val="Grid Table 6 Colorful Accent 5"/>
    <w:basedOn w:val="Tablanormal"/>
    <w:uiPriority w:val="51"/>
    <w:rsid w:val="006F398B"/>
    <w:rPr>
      <w:color w:val="1C1949" w:themeColor="accent5" w:themeShade="BF"/>
    </w:rPr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  <w:insideV w:val="single" w:sz="4" w:space="0" w:color="5C56C4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5C56C4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5C56C4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concuadrcula6concolores-nfasis6">
    <w:name w:val="Grid Table 6 Colorful Accent 6"/>
    <w:basedOn w:val="Tablanormal"/>
    <w:uiPriority w:val="51"/>
    <w:rsid w:val="006F398B"/>
    <w:rPr>
      <w:color w:val="E68B05" w:themeColor="accent6" w:themeShade="BF"/>
    </w:rPr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  <w:insideV w:val="single" w:sz="4" w:space="0" w:color="FCCF8C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CCF8C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CCF8C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concuadrcula7concolores">
    <w:name w:val="Grid Table 7 Colorful"/>
    <w:basedOn w:val="Tablanormal"/>
    <w:uiPriority w:val="52"/>
    <w:rsid w:val="006F398B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7concolores-nfasis1">
    <w:name w:val="Grid Table 7 Colorful Accent 1"/>
    <w:basedOn w:val="Tablanormal"/>
    <w:uiPriority w:val="52"/>
    <w:rsid w:val="006F398B"/>
    <w:rPr>
      <w:color w:val="202A6B" w:themeColor="accent1" w:themeShade="BF"/>
    </w:rPr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  <w:insideV w:val="single" w:sz="4" w:space="0" w:color="6977D2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  <w:tblStylePr w:type="neCell">
      <w:tblPr/>
      <w:tcPr>
        <w:tcBorders>
          <w:bottom w:val="single" w:sz="4" w:space="0" w:color="6977D2" w:themeColor="accent1" w:themeTint="99"/>
        </w:tcBorders>
      </w:tcPr>
    </w:tblStylePr>
    <w:tblStylePr w:type="nwCell">
      <w:tblPr/>
      <w:tcPr>
        <w:tcBorders>
          <w:bottom w:val="single" w:sz="4" w:space="0" w:color="6977D2" w:themeColor="accent1" w:themeTint="99"/>
        </w:tcBorders>
      </w:tcPr>
    </w:tblStylePr>
    <w:tblStylePr w:type="seCell">
      <w:tblPr/>
      <w:tcPr>
        <w:tcBorders>
          <w:top w:val="single" w:sz="4" w:space="0" w:color="6977D2" w:themeColor="accent1" w:themeTint="99"/>
        </w:tcBorders>
      </w:tcPr>
    </w:tblStylePr>
    <w:tblStylePr w:type="swCell">
      <w:tblPr/>
      <w:tcPr>
        <w:tcBorders>
          <w:top w:val="single" w:sz="4" w:space="0" w:color="6977D2" w:themeColor="accent1" w:themeTint="99"/>
        </w:tcBorders>
      </w:tcPr>
    </w:tblStylePr>
  </w:style>
  <w:style w:type="table" w:styleId="Tablaconcuadrcula7concolores-nfasis2">
    <w:name w:val="Grid Table 7 Colorful Accent 2"/>
    <w:basedOn w:val="Tablanormal"/>
    <w:uiPriority w:val="52"/>
    <w:rsid w:val="006F398B"/>
    <w:rPr>
      <w:color w:val="15578C" w:themeColor="accent2" w:themeShade="BF"/>
    </w:rPr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  <w:insideV w:val="single" w:sz="4" w:space="0" w:color="65ADE8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  <w:tblStylePr w:type="neCell">
      <w:tblPr/>
      <w:tcPr>
        <w:tcBorders>
          <w:bottom w:val="single" w:sz="4" w:space="0" w:color="65ADE8" w:themeColor="accent2" w:themeTint="99"/>
        </w:tcBorders>
      </w:tcPr>
    </w:tblStylePr>
    <w:tblStylePr w:type="nwCell">
      <w:tblPr/>
      <w:tcPr>
        <w:tcBorders>
          <w:bottom w:val="single" w:sz="4" w:space="0" w:color="65ADE8" w:themeColor="accent2" w:themeTint="99"/>
        </w:tcBorders>
      </w:tcPr>
    </w:tblStylePr>
    <w:tblStylePr w:type="seCell">
      <w:tblPr/>
      <w:tcPr>
        <w:tcBorders>
          <w:top w:val="single" w:sz="4" w:space="0" w:color="65ADE8" w:themeColor="accent2" w:themeTint="99"/>
        </w:tcBorders>
      </w:tcPr>
    </w:tblStylePr>
    <w:tblStylePr w:type="swCell">
      <w:tblPr/>
      <w:tcPr>
        <w:tcBorders>
          <w:top w:val="single" w:sz="4" w:space="0" w:color="65ADE8" w:themeColor="accent2" w:themeTint="99"/>
        </w:tcBorders>
      </w:tcPr>
    </w:tblStylePr>
  </w:style>
  <w:style w:type="table" w:styleId="Tablaconcuadrcula7concolores-nfasis3">
    <w:name w:val="Grid Table 7 Colorful Accent 3"/>
    <w:basedOn w:val="Tablanormal"/>
    <w:uiPriority w:val="52"/>
    <w:rsid w:val="006F398B"/>
    <w:rPr>
      <w:color w:val="1880AD" w:themeColor="accent3" w:themeShade="BF"/>
    </w:rPr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  <w:insideV w:val="single" w:sz="4" w:space="0" w:color="7DCBE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  <w:tblStylePr w:type="neCell">
      <w:tblPr/>
      <w:tcPr>
        <w:tcBorders>
          <w:bottom w:val="single" w:sz="4" w:space="0" w:color="7DCBED" w:themeColor="accent3" w:themeTint="99"/>
        </w:tcBorders>
      </w:tcPr>
    </w:tblStylePr>
    <w:tblStylePr w:type="nwCell">
      <w:tblPr/>
      <w:tcPr>
        <w:tcBorders>
          <w:bottom w:val="single" w:sz="4" w:space="0" w:color="7DCBED" w:themeColor="accent3" w:themeTint="99"/>
        </w:tcBorders>
      </w:tcPr>
    </w:tblStylePr>
    <w:tblStylePr w:type="seCell">
      <w:tblPr/>
      <w:tcPr>
        <w:tcBorders>
          <w:top w:val="single" w:sz="4" w:space="0" w:color="7DCBED" w:themeColor="accent3" w:themeTint="99"/>
        </w:tcBorders>
      </w:tcPr>
    </w:tblStylePr>
    <w:tblStylePr w:type="swCell">
      <w:tblPr/>
      <w:tcPr>
        <w:tcBorders>
          <w:top w:val="single" w:sz="4" w:space="0" w:color="7DCBED" w:themeColor="accent3" w:themeTint="99"/>
        </w:tcBorders>
      </w:tcPr>
    </w:tblStylePr>
  </w:style>
  <w:style w:type="table" w:styleId="Tablaconcuadrcula7concolores-nfasis4">
    <w:name w:val="Grid Table 7 Colorful Accent 4"/>
    <w:basedOn w:val="Tablanormal"/>
    <w:uiPriority w:val="52"/>
    <w:rsid w:val="006F398B"/>
    <w:rPr>
      <w:color w:val="007D75" w:themeColor="accent4" w:themeShade="BF"/>
    </w:rPr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  <w:insideV w:val="single" w:sz="4" w:space="0" w:color="31FFF2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  <w:tblStylePr w:type="neCell">
      <w:tblPr/>
      <w:tcPr>
        <w:tcBorders>
          <w:bottom w:val="single" w:sz="4" w:space="0" w:color="31FFF2" w:themeColor="accent4" w:themeTint="99"/>
        </w:tcBorders>
      </w:tcPr>
    </w:tblStylePr>
    <w:tblStylePr w:type="nwCell">
      <w:tblPr/>
      <w:tcPr>
        <w:tcBorders>
          <w:bottom w:val="single" w:sz="4" w:space="0" w:color="31FFF2" w:themeColor="accent4" w:themeTint="99"/>
        </w:tcBorders>
      </w:tcPr>
    </w:tblStylePr>
    <w:tblStylePr w:type="seCell">
      <w:tblPr/>
      <w:tcPr>
        <w:tcBorders>
          <w:top w:val="single" w:sz="4" w:space="0" w:color="31FFF2" w:themeColor="accent4" w:themeTint="99"/>
        </w:tcBorders>
      </w:tcPr>
    </w:tblStylePr>
    <w:tblStylePr w:type="swCell">
      <w:tblPr/>
      <w:tcPr>
        <w:tcBorders>
          <w:top w:val="single" w:sz="4" w:space="0" w:color="31FFF2" w:themeColor="accent4" w:themeTint="99"/>
        </w:tcBorders>
      </w:tcPr>
    </w:tblStylePr>
  </w:style>
  <w:style w:type="table" w:styleId="Tablaconcuadrcula7concolores-nfasis5">
    <w:name w:val="Grid Table 7 Colorful Accent 5"/>
    <w:basedOn w:val="Tablanormal"/>
    <w:uiPriority w:val="52"/>
    <w:rsid w:val="006F398B"/>
    <w:rPr>
      <w:color w:val="1C1949" w:themeColor="accent5" w:themeShade="BF"/>
    </w:rPr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  <w:insideV w:val="single" w:sz="4" w:space="0" w:color="5C56C4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  <w:tblStylePr w:type="neCell">
      <w:tblPr/>
      <w:tcPr>
        <w:tcBorders>
          <w:bottom w:val="single" w:sz="4" w:space="0" w:color="5C56C4" w:themeColor="accent5" w:themeTint="99"/>
        </w:tcBorders>
      </w:tcPr>
    </w:tblStylePr>
    <w:tblStylePr w:type="nwCell">
      <w:tblPr/>
      <w:tcPr>
        <w:tcBorders>
          <w:bottom w:val="single" w:sz="4" w:space="0" w:color="5C56C4" w:themeColor="accent5" w:themeTint="99"/>
        </w:tcBorders>
      </w:tcPr>
    </w:tblStylePr>
    <w:tblStylePr w:type="seCell">
      <w:tblPr/>
      <w:tcPr>
        <w:tcBorders>
          <w:top w:val="single" w:sz="4" w:space="0" w:color="5C56C4" w:themeColor="accent5" w:themeTint="99"/>
        </w:tcBorders>
      </w:tcPr>
    </w:tblStylePr>
    <w:tblStylePr w:type="swCell">
      <w:tblPr/>
      <w:tcPr>
        <w:tcBorders>
          <w:top w:val="single" w:sz="4" w:space="0" w:color="5C56C4" w:themeColor="accent5" w:themeTint="99"/>
        </w:tcBorders>
      </w:tcPr>
    </w:tblStylePr>
  </w:style>
  <w:style w:type="table" w:styleId="Tablaconcuadrcula7concolores-nfasis6">
    <w:name w:val="Grid Table 7 Colorful Accent 6"/>
    <w:basedOn w:val="Tablanormal"/>
    <w:uiPriority w:val="52"/>
    <w:rsid w:val="006F398B"/>
    <w:rPr>
      <w:color w:val="E68B05" w:themeColor="accent6" w:themeShade="BF"/>
    </w:rPr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  <w:insideV w:val="single" w:sz="4" w:space="0" w:color="FCCF8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  <w:tblStylePr w:type="neCell">
      <w:tblPr/>
      <w:tcPr>
        <w:tcBorders>
          <w:bottom w:val="single" w:sz="4" w:space="0" w:color="FCCF8C" w:themeColor="accent6" w:themeTint="99"/>
        </w:tcBorders>
      </w:tcPr>
    </w:tblStylePr>
    <w:tblStylePr w:type="nwCell">
      <w:tblPr/>
      <w:tcPr>
        <w:tcBorders>
          <w:bottom w:val="single" w:sz="4" w:space="0" w:color="FCCF8C" w:themeColor="accent6" w:themeTint="99"/>
        </w:tcBorders>
      </w:tcPr>
    </w:tblStylePr>
    <w:tblStylePr w:type="seCell">
      <w:tblPr/>
      <w:tcPr>
        <w:tcBorders>
          <w:top w:val="single" w:sz="4" w:space="0" w:color="FCCF8C" w:themeColor="accent6" w:themeTint="99"/>
        </w:tcBorders>
      </w:tcPr>
    </w:tblStylePr>
    <w:tblStylePr w:type="swCell">
      <w:tblPr/>
      <w:tcPr>
        <w:tcBorders>
          <w:top w:val="single" w:sz="4" w:space="0" w:color="FCCF8C" w:themeColor="accent6" w:themeTint="99"/>
        </w:tcBorders>
      </w:tcPr>
    </w:tblStylePr>
  </w:style>
  <w:style w:type="table" w:styleId="Tablaweb1">
    <w:name w:val="Table Web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Refdenotaalpie">
    <w:name w:val="footnote reference"/>
    <w:basedOn w:val="Fuentedeprrafopredeter"/>
    <w:uiPriority w:val="99"/>
    <w:semiHidden/>
    <w:unhideWhenUsed/>
    <w:rsid w:val="006F398B"/>
    <w:rPr>
      <w:rFonts w:ascii="Century Schoolbook" w:hAnsi="Century Schoolbook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F398B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F398B"/>
    <w:rPr>
      <w:rFonts w:ascii="Century Schoolbook" w:hAnsi="Century Schoolbook" w:cs="Georgia"/>
      <w:i/>
      <w:iCs/>
      <w:color w:val="2B3990" w:themeColor="accent1"/>
    </w:rPr>
  </w:style>
  <w:style w:type="character" w:styleId="Nmerodelnea">
    <w:name w:val="line number"/>
    <w:basedOn w:val="Fuentedeprrafopredeter"/>
    <w:uiPriority w:val="99"/>
    <w:semiHidden/>
    <w:unhideWhenUsed/>
    <w:rsid w:val="006F398B"/>
    <w:rPr>
      <w:rFonts w:ascii="Century Schoolbook" w:hAnsi="Century Schoolbook"/>
    </w:rPr>
  </w:style>
  <w:style w:type="table" w:styleId="Tablaconefectos3D1">
    <w:name w:val="Table 3D effects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ennegrita">
    <w:name w:val="Strong"/>
    <w:basedOn w:val="Fuentedeprrafopredeter"/>
    <w:uiPriority w:val="22"/>
    <w:semiHidden/>
    <w:rsid w:val="006F398B"/>
    <w:rPr>
      <w:rFonts w:ascii="Century Schoolbook" w:hAnsi="Century Schoolbook"/>
      <w:b/>
      <w:bCs/>
    </w:rPr>
  </w:style>
  <w:style w:type="character" w:styleId="Hipervnculovisitado">
    <w:name w:val="FollowedHyperlink"/>
    <w:basedOn w:val="Fuentedeprrafopredeter"/>
    <w:uiPriority w:val="99"/>
    <w:semiHidden/>
    <w:unhideWhenUsed/>
    <w:rsid w:val="006F398B"/>
    <w:rPr>
      <w:rFonts w:ascii="Century Schoolbook" w:hAnsi="Century Schoolbook"/>
      <w:color w:val="954F72" w:themeColor="followedHyperlink"/>
      <w:u w:val="single"/>
    </w:rPr>
  </w:style>
  <w:style w:type="character" w:styleId="Hipervnculo">
    <w:name w:val="Hyperlink"/>
    <w:basedOn w:val="Fuentedeprrafopredeter"/>
    <w:uiPriority w:val="99"/>
    <w:semiHidden/>
    <w:unhideWhenUsed/>
    <w:rsid w:val="006F398B"/>
    <w:rPr>
      <w:rFonts w:ascii="Century Schoolbook" w:hAnsi="Century Schoolbook"/>
      <w:color w:val="0563C1" w:themeColor="hyperlink"/>
      <w:u w:val="single"/>
    </w:rPr>
  </w:style>
  <w:style w:type="character" w:styleId="Nmerodepgina">
    <w:name w:val="page number"/>
    <w:basedOn w:val="Fuentedeprrafopredeter"/>
    <w:uiPriority w:val="99"/>
    <w:semiHidden/>
    <w:unhideWhenUsed/>
    <w:rsid w:val="006F398B"/>
    <w:rPr>
      <w:rFonts w:ascii="Century Schoolbook" w:hAnsi="Century Schoolbook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6F398B"/>
    <w:pPr>
      <w:spacing w:after="200"/>
    </w:pPr>
    <w:rPr>
      <w:i w:val="0"/>
      <w:iCs w:val="0"/>
      <w:color w:val="414042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header" Target="header10.xml"/><Relationship Id="rId26" Type="http://schemas.openxmlformats.org/officeDocument/2006/relationships/header" Target="header18.xml"/><Relationship Id="rId39" Type="http://schemas.openxmlformats.org/officeDocument/2006/relationships/header" Target="header31.xml"/><Relationship Id="rId3" Type="http://schemas.openxmlformats.org/officeDocument/2006/relationships/numbering" Target="numbering.xml"/><Relationship Id="rId21" Type="http://schemas.openxmlformats.org/officeDocument/2006/relationships/header" Target="header13.xml"/><Relationship Id="rId34" Type="http://schemas.openxmlformats.org/officeDocument/2006/relationships/header" Target="header26.xml"/><Relationship Id="rId42" Type="http://schemas.openxmlformats.org/officeDocument/2006/relationships/header" Target="header34.xml"/><Relationship Id="rId47" Type="http://schemas.openxmlformats.org/officeDocument/2006/relationships/header" Target="header39.xm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eader" Target="header4.xml"/><Relationship Id="rId17" Type="http://schemas.openxmlformats.org/officeDocument/2006/relationships/header" Target="header9.xml"/><Relationship Id="rId25" Type="http://schemas.openxmlformats.org/officeDocument/2006/relationships/header" Target="header17.xml"/><Relationship Id="rId33" Type="http://schemas.openxmlformats.org/officeDocument/2006/relationships/header" Target="header25.xml"/><Relationship Id="rId38" Type="http://schemas.openxmlformats.org/officeDocument/2006/relationships/header" Target="header30.xml"/><Relationship Id="rId46" Type="http://schemas.openxmlformats.org/officeDocument/2006/relationships/header" Target="header38.xml"/><Relationship Id="rId2" Type="http://schemas.openxmlformats.org/officeDocument/2006/relationships/customXml" Target="../customXml/item2.xml"/><Relationship Id="rId16" Type="http://schemas.openxmlformats.org/officeDocument/2006/relationships/header" Target="header8.xml"/><Relationship Id="rId20" Type="http://schemas.openxmlformats.org/officeDocument/2006/relationships/header" Target="header12.xml"/><Relationship Id="rId29" Type="http://schemas.openxmlformats.org/officeDocument/2006/relationships/header" Target="header21.xml"/><Relationship Id="rId41" Type="http://schemas.openxmlformats.org/officeDocument/2006/relationships/header" Target="header3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3.xml"/><Relationship Id="rId24" Type="http://schemas.openxmlformats.org/officeDocument/2006/relationships/header" Target="header16.xml"/><Relationship Id="rId32" Type="http://schemas.openxmlformats.org/officeDocument/2006/relationships/header" Target="header24.xml"/><Relationship Id="rId37" Type="http://schemas.openxmlformats.org/officeDocument/2006/relationships/header" Target="header29.xml"/><Relationship Id="rId40" Type="http://schemas.openxmlformats.org/officeDocument/2006/relationships/header" Target="header32.xml"/><Relationship Id="rId45" Type="http://schemas.openxmlformats.org/officeDocument/2006/relationships/header" Target="header37.xml"/><Relationship Id="rId5" Type="http://schemas.openxmlformats.org/officeDocument/2006/relationships/settings" Target="settings.xml"/><Relationship Id="rId15" Type="http://schemas.openxmlformats.org/officeDocument/2006/relationships/header" Target="header7.xml"/><Relationship Id="rId23" Type="http://schemas.openxmlformats.org/officeDocument/2006/relationships/header" Target="header15.xml"/><Relationship Id="rId28" Type="http://schemas.openxmlformats.org/officeDocument/2006/relationships/header" Target="header20.xml"/><Relationship Id="rId36" Type="http://schemas.openxmlformats.org/officeDocument/2006/relationships/header" Target="header28.xml"/><Relationship Id="rId49" Type="http://schemas.openxmlformats.org/officeDocument/2006/relationships/header" Target="header41.xml"/><Relationship Id="rId10" Type="http://schemas.openxmlformats.org/officeDocument/2006/relationships/header" Target="header2.xml"/><Relationship Id="rId19" Type="http://schemas.openxmlformats.org/officeDocument/2006/relationships/header" Target="header11.xml"/><Relationship Id="rId31" Type="http://schemas.openxmlformats.org/officeDocument/2006/relationships/header" Target="header23.xml"/><Relationship Id="rId44" Type="http://schemas.openxmlformats.org/officeDocument/2006/relationships/header" Target="header36.xml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header" Target="header6.xml"/><Relationship Id="rId22" Type="http://schemas.openxmlformats.org/officeDocument/2006/relationships/header" Target="header14.xml"/><Relationship Id="rId27" Type="http://schemas.openxmlformats.org/officeDocument/2006/relationships/header" Target="header19.xml"/><Relationship Id="rId30" Type="http://schemas.openxmlformats.org/officeDocument/2006/relationships/header" Target="header22.xml"/><Relationship Id="rId35" Type="http://schemas.openxmlformats.org/officeDocument/2006/relationships/header" Target="header27.xml"/><Relationship Id="rId43" Type="http://schemas.openxmlformats.org/officeDocument/2006/relationships/header" Target="header35.xml"/><Relationship Id="rId48" Type="http://schemas.openxmlformats.org/officeDocument/2006/relationships/header" Target="header40.xml"/><Relationship Id="rId8" Type="http://schemas.openxmlformats.org/officeDocument/2006/relationships/endnotes" Target="endnotes.xml"/><Relationship Id="rId51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MY\AppData\Roaming\Microsoft\Templates\Certificado%20de%20empleado%20del%20mes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428865A82D4B49ECB0B92AB0BCC602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E829CC-88D6-4C47-8786-92BCCA4B0ECE}"/>
      </w:docPartPr>
      <w:docPartBody>
        <w:p w:rsidR="00000000" w:rsidRDefault="007A56F3" w:rsidP="007A56F3">
          <w:pPr>
            <w:pStyle w:val="428865A82D4B49ECB0B92AB0BCC6023E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ACBA9B344D9143DF8CF0E761F29D22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93F2B0-367B-4260-8280-B40C131C7111}"/>
      </w:docPartPr>
      <w:docPartBody>
        <w:p w:rsidR="00000000" w:rsidRDefault="007A56F3" w:rsidP="007A56F3">
          <w:pPr>
            <w:pStyle w:val="ACBA9B344D9143DF8CF0E761F29D22A2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36F4AA00F3F842649F4D469FF2DB14D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1BF17A3-1363-4181-B8E1-0BA27C00B5ED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36F4AA00F3F842649F4D469FF2DB14D0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96CF7B9B4574457D98308AE4744804A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C620F72-519E-447B-8D49-85985BF6837A}"/>
      </w:docPartPr>
      <w:docPartBody>
        <w:p w:rsidR="00000000" w:rsidRDefault="007A56F3" w:rsidP="007A56F3">
          <w:pPr>
            <w:pStyle w:val="96CF7B9B4574457D98308AE4744804A4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DE41845FA76E4C6A857EDE023DC6CE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5C9136-C365-413A-8104-318CE9177A27}"/>
      </w:docPartPr>
      <w:docPartBody>
        <w:p w:rsidR="00000000" w:rsidRDefault="007A56F3" w:rsidP="007A56F3">
          <w:pPr>
            <w:pStyle w:val="DE41845FA76E4C6A857EDE023DC6CEA1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15368C8020F34F4982B371210CA4E6C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CD6F82-427C-440E-8141-FB710AB82C2D}"/>
      </w:docPartPr>
      <w:docPartBody>
        <w:p w:rsidR="00000000" w:rsidRDefault="007A56F3" w:rsidP="007A56F3">
          <w:pPr>
            <w:pStyle w:val="15368C8020F34F4982B371210CA4E6C8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50460426AF7F48AA92C5F988286E9E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B93F04-E5CB-4BFD-B92D-880C506EA79C}"/>
      </w:docPartPr>
      <w:docPartBody>
        <w:p w:rsidR="00000000" w:rsidRDefault="007A56F3" w:rsidP="007A56F3">
          <w:pPr>
            <w:pStyle w:val="50460426AF7F48AA92C5F988286E9EE8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4B657021EC8446D4AFAA94EB9E40D77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6226666-1C20-47CD-8AAC-44F10946A42D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4B657021EC8446D4AFAA94EB9E40D779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325319862FFE4F5EBCCA627EAA210D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D4D31A2-37D7-4A2B-A384-B71F95093137}"/>
      </w:docPartPr>
      <w:docPartBody>
        <w:p w:rsidR="00000000" w:rsidRDefault="007A56F3" w:rsidP="007A56F3">
          <w:pPr>
            <w:pStyle w:val="325319862FFE4F5EBCCA627EAA210D5C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EF534A2ABF004BBBB95536854E684E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E0852EF-4F71-4419-8BC5-D9510E51A488}"/>
      </w:docPartPr>
      <w:docPartBody>
        <w:p w:rsidR="00000000" w:rsidRDefault="007A56F3" w:rsidP="007A56F3">
          <w:pPr>
            <w:pStyle w:val="EF534A2ABF004BBBB95536854E684E20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88DEE07A73F4463A943DFD6A14E258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BBB5AC0-961F-4641-958F-B55178160567}"/>
      </w:docPartPr>
      <w:docPartBody>
        <w:p w:rsidR="00000000" w:rsidRDefault="007A56F3" w:rsidP="007A56F3">
          <w:pPr>
            <w:pStyle w:val="88DEE07A73F4463A943DFD6A14E258ED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2FD9305DF9AE498F947059416588045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B51CD89-03D1-4678-BBAF-9A3318173588}"/>
      </w:docPartPr>
      <w:docPartBody>
        <w:p w:rsidR="00000000" w:rsidRDefault="007A56F3" w:rsidP="007A56F3">
          <w:pPr>
            <w:pStyle w:val="2FD9305DF9AE498F947059416588045A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5E785D1D98E34F16B35DF979D38F7E3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C73801-A32B-4735-B565-0C3A5836B38F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5E785D1D98E34F16B35DF979D38F7E36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39067DAF73DE4FD9B77F4DB98F3BE5D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C5031D-93CC-4A02-BD94-8B0CF0848CB2}"/>
      </w:docPartPr>
      <w:docPartBody>
        <w:p w:rsidR="00000000" w:rsidRDefault="007A56F3" w:rsidP="007A56F3">
          <w:pPr>
            <w:pStyle w:val="39067DAF73DE4FD9B77F4DB98F3BE5D7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31759A1FC2A84057A04C101C7B3D78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FB022E3-069E-4666-9E61-F8F75534FA20}"/>
      </w:docPartPr>
      <w:docPartBody>
        <w:p w:rsidR="00000000" w:rsidRDefault="007A56F3" w:rsidP="007A56F3">
          <w:pPr>
            <w:pStyle w:val="31759A1FC2A84057A04C101C7B3D781D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7F61A2D4420D4649B6333BD1E2241D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024C318-0711-46CC-945D-832D035AB8C0}"/>
      </w:docPartPr>
      <w:docPartBody>
        <w:p w:rsidR="00000000" w:rsidRDefault="007A56F3" w:rsidP="007A56F3">
          <w:pPr>
            <w:pStyle w:val="7F61A2D4420D4649B6333BD1E2241D9A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B9711074CC644DF28E167CA794F10ED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C3748C-AB88-4E34-B7A7-A3A2A2F6B757}"/>
      </w:docPartPr>
      <w:docPartBody>
        <w:p w:rsidR="00000000" w:rsidRDefault="007A56F3" w:rsidP="007A56F3">
          <w:pPr>
            <w:pStyle w:val="B9711074CC644DF28E167CA794F10ED9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E2E401F6ECD140758709203045700FB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062683-0ABA-450A-AAD3-A9272C1D7D91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E2E401F6ECD140758709203045700FB9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EDEBB420F5714A989EA5D0E9E84E4B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2855315-FBD7-41BD-B4C4-7C7524BC029A}"/>
      </w:docPartPr>
      <w:docPartBody>
        <w:p w:rsidR="00000000" w:rsidRDefault="007A56F3" w:rsidP="007A56F3">
          <w:pPr>
            <w:pStyle w:val="EDEBB420F5714A989EA5D0E9E84E4B08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4EDCC936763447E2B88848F0C66CEC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AF4D3C9-A121-4D19-871E-8B25022BB1B9}"/>
      </w:docPartPr>
      <w:docPartBody>
        <w:p w:rsidR="00000000" w:rsidRDefault="007A56F3" w:rsidP="007A56F3">
          <w:pPr>
            <w:pStyle w:val="4EDCC936763447E2B88848F0C66CECCE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A814CED606F54652B94DA9B75989EE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B3F092-687E-49A8-9CBC-1A8334D833D4}"/>
      </w:docPartPr>
      <w:docPartBody>
        <w:p w:rsidR="00000000" w:rsidRDefault="007A56F3" w:rsidP="007A56F3">
          <w:pPr>
            <w:pStyle w:val="A814CED606F54652B94DA9B75989EEA2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AF6BA05116A04020A5CD60F4E8AEB4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122B5A-5C97-4D0A-B2AF-9F6681514C98}"/>
      </w:docPartPr>
      <w:docPartBody>
        <w:p w:rsidR="00000000" w:rsidRDefault="007A56F3" w:rsidP="007A56F3">
          <w:pPr>
            <w:pStyle w:val="AF6BA05116A04020A5CD60F4E8AEB461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FE9FE3C453664C8B97B21E4124F04B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D81198-FF13-40B6-916D-4E1F0FB2075F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FE9FE3C453664C8B97B21E4124F04B8E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DC56429AEF864F00B98BC9DF7860EC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1A5E92-1A10-420C-8381-15E1365DB70E}"/>
      </w:docPartPr>
      <w:docPartBody>
        <w:p w:rsidR="00000000" w:rsidRDefault="007A56F3" w:rsidP="007A56F3">
          <w:pPr>
            <w:pStyle w:val="DC56429AEF864F00B98BC9DF7860EC45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8D066BB10F614A819DDBAE26C1F7941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1F8977-41DE-4310-9869-8CA647960416}"/>
      </w:docPartPr>
      <w:docPartBody>
        <w:p w:rsidR="00000000" w:rsidRDefault="007A56F3" w:rsidP="007A56F3">
          <w:pPr>
            <w:pStyle w:val="8D066BB10F614A819DDBAE26C1F7941F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C63BF79C388A4133A0605737D7CB54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36343B-289D-4FBE-BED0-591726049CE3}"/>
      </w:docPartPr>
      <w:docPartBody>
        <w:p w:rsidR="00000000" w:rsidRDefault="007A56F3" w:rsidP="007A56F3">
          <w:pPr>
            <w:pStyle w:val="C63BF79C388A4133A0605737D7CB54B1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95CA4070B71248A89B5A05A9A73DD23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0A3A41-82C0-4132-BE04-C4997A3D5220}"/>
      </w:docPartPr>
      <w:docPartBody>
        <w:p w:rsidR="00000000" w:rsidRDefault="007A56F3" w:rsidP="007A56F3">
          <w:pPr>
            <w:pStyle w:val="95CA4070B71248A89B5A05A9A73DD23C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F0DD4E32B1C44F478E3B84E8CA2B3D1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15D8E64-2D4E-431A-B16E-72A26587C008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F0DD4E32B1C44F478E3B84E8CA2B3D1F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24867563B33C413A806C340D7672EE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7887FE2-520C-449C-BEF4-AF5F1B846102}"/>
      </w:docPartPr>
      <w:docPartBody>
        <w:p w:rsidR="00000000" w:rsidRDefault="007A56F3" w:rsidP="007A56F3">
          <w:pPr>
            <w:pStyle w:val="24867563B33C413A806C340D7672EE7E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BC6B7EE790984286BC6018618B144F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30C85E-EED7-48E4-94A2-6CF59EE22D9C}"/>
      </w:docPartPr>
      <w:docPartBody>
        <w:p w:rsidR="00000000" w:rsidRDefault="007A56F3" w:rsidP="007A56F3">
          <w:pPr>
            <w:pStyle w:val="BC6B7EE790984286BC6018618B144FCA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DBB90027052342D0A46CAF29E1C1A9E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123528-1A69-4DF2-9FD4-0578905E2D15}"/>
      </w:docPartPr>
      <w:docPartBody>
        <w:p w:rsidR="00000000" w:rsidRDefault="007A56F3" w:rsidP="007A56F3">
          <w:pPr>
            <w:pStyle w:val="DBB90027052342D0A46CAF29E1C1A9E7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5C47B533FBC34A40B9E4A637FD83787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142986-1C0B-48DB-8AFE-AF21E46D4542}"/>
      </w:docPartPr>
      <w:docPartBody>
        <w:p w:rsidR="00000000" w:rsidRDefault="007A56F3" w:rsidP="007A56F3">
          <w:pPr>
            <w:pStyle w:val="5C47B533FBC34A40B9E4A637FD83787D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28D2B28074044C12B4ADD05A6D80DF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CE4A04-F1B0-4C4D-A374-77F808BF272C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28D2B28074044C12B4ADD05A6D80DFA5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4126D4350CF7400F9D3B931E4470E1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4C01276-AB0F-4759-8B08-BFB654FAFB68}"/>
      </w:docPartPr>
      <w:docPartBody>
        <w:p w:rsidR="00000000" w:rsidRDefault="007A56F3" w:rsidP="007A56F3">
          <w:pPr>
            <w:pStyle w:val="4126D4350CF7400F9D3B931E4470E1C7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4C3EFCB95FB94DAE9E0610EC0A019C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F7FBC91-782E-4DF4-B40B-CFA5DB7FD91F}"/>
      </w:docPartPr>
      <w:docPartBody>
        <w:p w:rsidR="00000000" w:rsidRDefault="007A56F3" w:rsidP="007A56F3">
          <w:pPr>
            <w:pStyle w:val="4C3EFCB95FB94DAE9E0610EC0A019C31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9EF0F5582D714558B421B39C446E3B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1328067-AA9D-4240-B1EB-522A4C484A18}"/>
      </w:docPartPr>
      <w:docPartBody>
        <w:p w:rsidR="00000000" w:rsidRDefault="007A56F3" w:rsidP="007A56F3">
          <w:pPr>
            <w:pStyle w:val="9EF0F5582D714558B421B39C446E3B41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BFE4DCAECE5144BA8AF4FE8659B54B2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17A5CED-B7EA-401D-BC2D-D13955B5D10C}"/>
      </w:docPartPr>
      <w:docPartBody>
        <w:p w:rsidR="00000000" w:rsidRDefault="007A56F3" w:rsidP="007A56F3">
          <w:pPr>
            <w:pStyle w:val="BFE4DCAECE5144BA8AF4FE8659B54B2E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5961189D708A4A5A88028474782C600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B13ECA-CAE5-4B84-BC8B-7B8DF96321A7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5961189D708A4A5A88028474782C6005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B81BC76DCC4347089B953A079CF957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699D1E-C17A-4086-8A61-EB7CFAF6E30B}"/>
      </w:docPartPr>
      <w:docPartBody>
        <w:p w:rsidR="00000000" w:rsidRDefault="007A56F3" w:rsidP="007A56F3">
          <w:pPr>
            <w:pStyle w:val="B81BC76DCC4347089B953A079CF95761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1A277F8EDB724DD9926E35D6336E086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CA48AD-1CE3-4967-8C5D-A103141855E2}"/>
      </w:docPartPr>
      <w:docPartBody>
        <w:p w:rsidR="00000000" w:rsidRDefault="007A56F3" w:rsidP="007A56F3">
          <w:pPr>
            <w:pStyle w:val="1A277F8EDB724DD9926E35D6336E086A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84750287FA8C4314B6E851CF8DFF82F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4D3D069-C49A-44B1-B148-65CC8E32206A}"/>
      </w:docPartPr>
      <w:docPartBody>
        <w:p w:rsidR="00000000" w:rsidRDefault="007A56F3" w:rsidP="007A56F3">
          <w:pPr>
            <w:pStyle w:val="84750287FA8C4314B6E851CF8DFF82F8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1F01844584C54ABB89AD81EB25F90A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E6E4803-0959-4A8F-8E0B-3DF737009339}"/>
      </w:docPartPr>
      <w:docPartBody>
        <w:p w:rsidR="00000000" w:rsidRDefault="007A56F3" w:rsidP="007A56F3">
          <w:pPr>
            <w:pStyle w:val="1F01844584C54ABB89AD81EB25F90AB3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CA9D503AEB3A4AE0A0C8C16DE70D3A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49CEF9-4F39-400C-A698-49C487E147CF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CA9D503AEB3A4AE0A0C8C16DE70D3AC5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531F9DAE9C21448C99EBA188EFFA114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1F85A32-7210-4904-9537-9593D2C60D0F}"/>
      </w:docPartPr>
      <w:docPartBody>
        <w:p w:rsidR="00000000" w:rsidRDefault="007A56F3" w:rsidP="007A56F3">
          <w:pPr>
            <w:pStyle w:val="531F9DAE9C21448C99EBA188EFFA114B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F0709749163449558EBF66854EE6ECE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4D9894-4961-4711-A9FB-6589EB251EDA}"/>
      </w:docPartPr>
      <w:docPartBody>
        <w:p w:rsidR="00000000" w:rsidRDefault="007A56F3" w:rsidP="007A56F3">
          <w:pPr>
            <w:pStyle w:val="F0709749163449558EBF66854EE6ECE2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CA664521DAE5401BA326DD5C2A178E4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0C5190C-1921-49C0-842A-DC2700BD0D26}"/>
      </w:docPartPr>
      <w:docPartBody>
        <w:p w:rsidR="00000000" w:rsidRDefault="007A56F3" w:rsidP="007A56F3">
          <w:pPr>
            <w:pStyle w:val="CA664521DAE5401BA326DD5C2A178E48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AFED25DC518E4C78B93B3255B9DDD7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98CFAB4-0188-4E78-BEC5-A6C20F5E7285}"/>
      </w:docPartPr>
      <w:docPartBody>
        <w:p w:rsidR="00000000" w:rsidRDefault="007A56F3" w:rsidP="007A56F3">
          <w:pPr>
            <w:pStyle w:val="AFED25DC518E4C78B93B3255B9DDD7E0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65FD82B2F6EB4988ADBD9BDCB18218B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DC18F9-DFA0-4278-906D-6C7381681822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65FD82B2F6EB4988ADBD9BDCB18218BD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44B00163AD4642BAA80A3FB3ADA5E03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5729DE5-F8C8-4BB2-BFBA-E032FA1667FD}"/>
      </w:docPartPr>
      <w:docPartBody>
        <w:p w:rsidR="00000000" w:rsidRDefault="007A56F3" w:rsidP="007A56F3">
          <w:pPr>
            <w:pStyle w:val="44B00163AD4642BAA80A3FB3ADA5E032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922C218F332D4B17BBB6003E864B2C7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ABDD68-A6BD-4BE8-A6C5-B42E0B0D6329}"/>
      </w:docPartPr>
      <w:docPartBody>
        <w:p w:rsidR="00000000" w:rsidRDefault="007A56F3" w:rsidP="007A56F3">
          <w:pPr>
            <w:pStyle w:val="922C218F332D4B17BBB6003E864B2C79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C4360A77FFB54BA8963336B6708A0A5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8D8F571-F68C-49F7-A5E9-294572EFE5C4}"/>
      </w:docPartPr>
      <w:docPartBody>
        <w:p w:rsidR="00000000" w:rsidRDefault="007A56F3" w:rsidP="007A56F3">
          <w:pPr>
            <w:pStyle w:val="C4360A77FFB54BA8963336B6708A0A5A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1DD29A28C893481DA1898A102FDCBAE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C7E9388-011A-436D-A3F7-FD258D7E094E}"/>
      </w:docPartPr>
      <w:docPartBody>
        <w:p w:rsidR="00000000" w:rsidRDefault="007A56F3" w:rsidP="007A56F3">
          <w:pPr>
            <w:pStyle w:val="1DD29A28C893481DA1898A102FDCBAE3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01385702F15B432CA4ABB5197A5AC6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1CBE78-610E-415B-835D-744263C5E40F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01385702F15B432CA4ABB5197A5AC66E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B17628D04DC04A57A601E59AC6FB636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6FA48A5-4148-4C41-BB3E-540FB884B1EC}"/>
      </w:docPartPr>
      <w:docPartBody>
        <w:p w:rsidR="00000000" w:rsidRDefault="007A56F3" w:rsidP="007A56F3">
          <w:pPr>
            <w:pStyle w:val="B17628D04DC04A57A601E59AC6FB636A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ED709A662EAE4B6FB4BFCFE3E30DBBB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294C0C5-7E60-405C-B457-406BD7D1BC79}"/>
      </w:docPartPr>
      <w:docPartBody>
        <w:p w:rsidR="00000000" w:rsidRDefault="007A56F3" w:rsidP="007A56F3">
          <w:pPr>
            <w:pStyle w:val="ED709A662EAE4B6FB4BFCFE3E30DBBB5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78E785819B9B485DB3B51C50C1DD672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8EFCF55-E1BC-416D-8D6F-5A8FF3B72333}"/>
      </w:docPartPr>
      <w:docPartBody>
        <w:p w:rsidR="00000000" w:rsidRDefault="007A56F3" w:rsidP="007A56F3">
          <w:pPr>
            <w:pStyle w:val="78E785819B9B485DB3B51C50C1DD6728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E2AE72DEC8C64EA3AA214414C38CB2A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F66F9B4-F3C7-451C-A49D-7701CC08C287}"/>
      </w:docPartPr>
      <w:docPartBody>
        <w:p w:rsidR="00000000" w:rsidRDefault="007A56F3" w:rsidP="007A56F3">
          <w:pPr>
            <w:pStyle w:val="E2AE72DEC8C64EA3AA214414C38CB2AD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98D495F3670C4C9BB06F771A90054E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F2F4CDB-F995-4EF1-B711-BC8EDD34F450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98D495F3670C4C9BB06F771A90054ED4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627153A1E9C940DC8A692A3C71D921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C4D36C-5B1F-43DD-B883-08AEB3E22225}"/>
      </w:docPartPr>
      <w:docPartBody>
        <w:p w:rsidR="00000000" w:rsidRDefault="007A56F3" w:rsidP="007A56F3">
          <w:pPr>
            <w:pStyle w:val="627153A1E9C940DC8A692A3C71D92143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B0A865DEC247416A8B5C004BBF73DC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C905D8-F3B4-4A5E-B99B-E2694F881E42}"/>
      </w:docPartPr>
      <w:docPartBody>
        <w:p w:rsidR="00000000" w:rsidRDefault="007A56F3" w:rsidP="007A56F3">
          <w:pPr>
            <w:pStyle w:val="B0A865DEC247416A8B5C004BBF73DC08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B9A3947BCB33498CB73487EA9D82E89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BAF5EA-0E37-4BD5-8120-B6C382F0D71D}"/>
      </w:docPartPr>
      <w:docPartBody>
        <w:p w:rsidR="00000000" w:rsidRDefault="007A56F3" w:rsidP="007A56F3">
          <w:pPr>
            <w:pStyle w:val="B9A3947BCB33498CB73487EA9D82E89C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91361CDB6D8445DC92953C6AC385804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A377DD-9B8C-40D5-859F-A4925B369316}"/>
      </w:docPartPr>
      <w:docPartBody>
        <w:p w:rsidR="00000000" w:rsidRDefault="007A56F3" w:rsidP="007A56F3">
          <w:pPr>
            <w:pStyle w:val="91361CDB6D8445DC92953C6AC3858049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5962268758684942A9AA9D0AC0E761D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4D42D9-212C-4778-92BA-754BC5CE0DE9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5962268758684942A9AA9D0AC0E761D7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218C8D58772342C59A4BE8DBA4AC228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520863-85FD-4FB4-AA08-4C7D59CE01F2}"/>
      </w:docPartPr>
      <w:docPartBody>
        <w:p w:rsidR="00000000" w:rsidRDefault="007A56F3" w:rsidP="007A56F3">
          <w:pPr>
            <w:pStyle w:val="218C8D58772342C59A4BE8DBA4AC2283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013589DFFCCA4F659FFAD6CAE9B2BBF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1426284-2833-4DB5-9D27-C47E7B600CC8}"/>
      </w:docPartPr>
      <w:docPartBody>
        <w:p w:rsidR="00000000" w:rsidRDefault="007A56F3" w:rsidP="007A56F3">
          <w:pPr>
            <w:pStyle w:val="013589DFFCCA4F659FFAD6CAE9B2BBF2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55C5E99A0E5D43848039D6DF31B43A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3C6D28-488D-4AAC-AD12-BA7B8DA2CB37}"/>
      </w:docPartPr>
      <w:docPartBody>
        <w:p w:rsidR="00000000" w:rsidRDefault="007A56F3" w:rsidP="007A56F3">
          <w:pPr>
            <w:pStyle w:val="55C5E99A0E5D43848039D6DF31B43AD4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E4ACDAF3DB4F4A7F94FB16C2B528CB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864199-00B6-42A9-A322-5E67E868E3B4}"/>
      </w:docPartPr>
      <w:docPartBody>
        <w:p w:rsidR="00000000" w:rsidRDefault="007A56F3" w:rsidP="007A56F3">
          <w:pPr>
            <w:pStyle w:val="E4ACDAF3DB4F4A7F94FB16C2B528CB8E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6B003E9AD50E4C4E838FD9E98377A6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8160259-0F45-48B1-AA53-42B7F6069957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6B003E9AD50E4C4E838FD9E98377A6E9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B9EC954DDCC84710B77EB72EAF5F7B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AB53B0-1929-4ED4-8BCB-6E1F264A7110}"/>
      </w:docPartPr>
      <w:docPartBody>
        <w:p w:rsidR="00000000" w:rsidRDefault="007A56F3" w:rsidP="007A56F3">
          <w:pPr>
            <w:pStyle w:val="B9EC954DDCC84710B77EB72EAF5F7BB1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04166F3C019546418E39AAA03E12F6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7CE0FEE-4ACF-41F6-9351-69FE6D3332BD}"/>
      </w:docPartPr>
      <w:docPartBody>
        <w:p w:rsidR="00000000" w:rsidRDefault="007A56F3" w:rsidP="007A56F3">
          <w:pPr>
            <w:pStyle w:val="04166F3C019546418E39AAA03E12F6B6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8C6E7DE035394DDD9ED8D12C458E76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BEDF01-D927-4210-A845-EA5C454BC208}"/>
      </w:docPartPr>
      <w:docPartBody>
        <w:p w:rsidR="00000000" w:rsidRDefault="007A56F3" w:rsidP="007A56F3">
          <w:pPr>
            <w:pStyle w:val="8C6E7DE035394DDD9ED8D12C458E7674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CCDA734677224E73938009470798B7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768CBB9-DC4E-40AB-9DDC-DEC740CE83DB}"/>
      </w:docPartPr>
      <w:docPartBody>
        <w:p w:rsidR="00000000" w:rsidRDefault="007A56F3" w:rsidP="007A56F3">
          <w:pPr>
            <w:pStyle w:val="CCDA734677224E73938009470798B718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A69CAD58AA7E459E9B622E9E224A5E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2A19D2-66CD-4B59-9D75-A9AFA22D1BBF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A69CAD58AA7E459E9B622E9E224A5E7A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862DE5616FB44704AD437737244D2D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BCE17D1-84FF-48E6-9A5D-31D72A229AE0}"/>
      </w:docPartPr>
      <w:docPartBody>
        <w:p w:rsidR="00000000" w:rsidRDefault="007A56F3" w:rsidP="007A56F3">
          <w:pPr>
            <w:pStyle w:val="862DE5616FB44704AD437737244D2D19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34698B3953F5410E95A56BBD3DBFD01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FA6218-FE78-47FC-8D67-AF812688AC58}"/>
      </w:docPartPr>
      <w:docPartBody>
        <w:p w:rsidR="00000000" w:rsidRDefault="007A56F3" w:rsidP="007A56F3">
          <w:pPr>
            <w:pStyle w:val="34698B3953F5410E95A56BBD3DBFD012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3C544BBDAEA84C0D9D29096B5A20078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1452018-EE4B-44B7-93AE-E47B75307107}"/>
      </w:docPartPr>
      <w:docPartBody>
        <w:p w:rsidR="00000000" w:rsidRDefault="007A56F3" w:rsidP="007A56F3">
          <w:pPr>
            <w:pStyle w:val="3C544BBDAEA84C0D9D29096B5A200789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F6FD7E8085CB444E89030D48DBF4F7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FCD620-1733-476F-AF33-8C0A1C8B983A}"/>
      </w:docPartPr>
      <w:docPartBody>
        <w:p w:rsidR="00000000" w:rsidRDefault="007A56F3" w:rsidP="007A56F3">
          <w:pPr>
            <w:pStyle w:val="F6FD7E8085CB444E89030D48DBF4F708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44F204B1E4134FF4840F67A4EA71D17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8EB5860-CC1A-40C6-AFB0-F84C39455BCF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44F204B1E4134FF4840F67A4EA71D177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2A60618BB14843ECA95FF98D5B81590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C4A88F-19F8-4DD3-8561-C2647358D031}"/>
      </w:docPartPr>
      <w:docPartBody>
        <w:p w:rsidR="00000000" w:rsidRDefault="007A56F3" w:rsidP="007A56F3">
          <w:pPr>
            <w:pStyle w:val="2A60618BB14843ECA95FF98D5B815905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42E9BB48A601436194D4737DCEAF2F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B6EBFB3-7A0A-4A52-AC34-D1AE38E70503}"/>
      </w:docPartPr>
      <w:docPartBody>
        <w:p w:rsidR="00000000" w:rsidRDefault="007A56F3" w:rsidP="007A56F3">
          <w:pPr>
            <w:pStyle w:val="42E9BB48A601436194D4737DCEAF2FCE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99363D7F700C43CA81C51F3A8FEB15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A06326-FE9B-410B-98FB-1EFCD8A8C9EE}"/>
      </w:docPartPr>
      <w:docPartBody>
        <w:p w:rsidR="00000000" w:rsidRDefault="007A56F3" w:rsidP="007A56F3">
          <w:pPr>
            <w:pStyle w:val="99363D7F700C43CA81C51F3A8FEB1502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D1530B5E1B854F1FBBE8F85F3E3C09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BEA3F2D-14FF-43B0-88C7-D0787A9DDF21}"/>
      </w:docPartPr>
      <w:docPartBody>
        <w:p w:rsidR="00000000" w:rsidRDefault="007A56F3" w:rsidP="007A56F3">
          <w:pPr>
            <w:pStyle w:val="D1530B5E1B854F1FBBE8F85F3E3C093A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D58FDF754FD94EBCA612738A1F66CFF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43673D7-DDF0-4BF7-9EA6-4F0794DE9500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D58FDF754FD94EBCA612738A1F66CFFB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248E11F11048464BB466736A0602B51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379C9DB-7C34-4192-ABDB-7729F9D6DA78}"/>
      </w:docPartPr>
      <w:docPartBody>
        <w:p w:rsidR="00000000" w:rsidRDefault="007A56F3" w:rsidP="007A56F3">
          <w:pPr>
            <w:pStyle w:val="248E11F11048464BB466736A0602B511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ED8D7DBC4FDD436394FA556CD237EF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AF92860-C572-4598-A075-C21710A0B3EE}"/>
      </w:docPartPr>
      <w:docPartBody>
        <w:p w:rsidR="00000000" w:rsidRDefault="007A56F3" w:rsidP="007A56F3">
          <w:pPr>
            <w:pStyle w:val="ED8D7DBC4FDD436394FA556CD237EF9F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2839D25729004011B6C4F00807EDB30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CFC0B7A-6895-4F58-BAB5-C6D9B6081805}"/>
      </w:docPartPr>
      <w:docPartBody>
        <w:p w:rsidR="00000000" w:rsidRDefault="007A56F3" w:rsidP="007A56F3">
          <w:pPr>
            <w:pStyle w:val="2839D25729004011B6C4F00807EDB30D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38900445EBA74B1290533506F3CB30A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CC85388-7AA2-4583-9732-330AA253FAEB}"/>
      </w:docPartPr>
      <w:docPartBody>
        <w:p w:rsidR="00000000" w:rsidRDefault="007A56F3" w:rsidP="007A56F3">
          <w:pPr>
            <w:pStyle w:val="38900445EBA74B1290533506F3CB30A4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E802CDB86929486CB5A9A3F6C516DD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BD585A9-803A-4101-9E29-4FF9D5EFFA85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E802CDB86929486CB5A9A3F6C516DD86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B667AB0DB652456DBC5875C3A8A71F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7C05C7D-ABA2-4D2B-8CE7-E4B9C2303EDD}"/>
      </w:docPartPr>
      <w:docPartBody>
        <w:p w:rsidR="00000000" w:rsidRDefault="007A56F3" w:rsidP="007A56F3">
          <w:pPr>
            <w:pStyle w:val="B667AB0DB652456DBC5875C3A8A71F29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65A688EE42134E859B09F6846BE07C0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4F205F-9C30-4EEF-A6B7-DB920FB883AD}"/>
      </w:docPartPr>
      <w:docPartBody>
        <w:p w:rsidR="00000000" w:rsidRDefault="007A56F3" w:rsidP="007A56F3">
          <w:pPr>
            <w:pStyle w:val="65A688EE42134E859B09F6846BE07C05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1865422F7FDF42B2BC078AAB666ABF5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E742BA-1026-4044-A6D7-3A8C2F62A6A3}"/>
      </w:docPartPr>
      <w:docPartBody>
        <w:p w:rsidR="00000000" w:rsidRDefault="007A56F3" w:rsidP="007A56F3">
          <w:pPr>
            <w:pStyle w:val="1865422F7FDF42B2BC078AAB666ABF56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01B8995764DA4925B26190EF6CED34E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F29E8AC-A6AF-47B6-840B-A5AA30DD92B4}"/>
      </w:docPartPr>
      <w:docPartBody>
        <w:p w:rsidR="00000000" w:rsidRDefault="007A56F3" w:rsidP="007A56F3">
          <w:pPr>
            <w:pStyle w:val="01B8995764DA4925B26190EF6CED34EB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6D963B5C2AEB4443A3AE4331565644D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2C3BC12-DE5D-43EF-89C4-252BDFF72B45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6D963B5C2AEB4443A3AE4331565644DD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E28F5E2FD1E940B39757F6C958B713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6FE0E3-2091-4F36-8F94-25F623CE68E3}"/>
      </w:docPartPr>
      <w:docPartBody>
        <w:p w:rsidR="00000000" w:rsidRDefault="007A56F3" w:rsidP="007A56F3">
          <w:pPr>
            <w:pStyle w:val="E28F5E2FD1E940B39757F6C958B71343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A853CD89C5614C4C9739D55DC8C5B5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EC36DE-342A-4978-82B6-B87BC23EB797}"/>
      </w:docPartPr>
      <w:docPartBody>
        <w:p w:rsidR="00000000" w:rsidRDefault="007A56F3" w:rsidP="007A56F3">
          <w:pPr>
            <w:pStyle w:val="A853CD89C5614C4C9739D55DC8C5B524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9AEC43C2915745598742491BB5B6393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A1833D-2E5F-4C08-8AD7-D90166499986}"/>
      </w:docPartPr>
      <w:docPartBody>
        <w:p w:rsidR="00000000" w:rsidRDefault="007A56F3" w:rsidP="007A56F3">
          <w:pPr>
            <w:pStyle w:val="9AEC43C2915745598742491BB5B63937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0B9F8C1ACF0C4868876C7768A2E653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F798B0D-1D74-41D8-85E6-C41C6CE455D8}"/>
      </w:docPartPr>
      <w:docPartBody>
        <w:p w:rsidR="00000000" w:rsidRDefault="007A56F3" w:rsidP="007A56F3">
          <w:pPr>
            <w:pStyle w:val="0B9F8C1ACF0C4868876C7768A2E6539B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B1AEEAA3EE4F4A43AE0986E3DD6AE72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949569-D234-490B-AFC3-9DABA13FECBD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B1AEEAA3EE4F4A43AE0986E3DD6AE72C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2C5486EACBE5457B850FAA394F5A9A5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8ACABF-FB71-4B81-8B1C-711956E97A35}"/>
      </w:docPartPr>
      <w:docPartBody>
        <w:p w:rsidR="00000000" w:rsidRDefault="007A56F3" w:rsidP="007A56F3">
          <w:pPr>
            <w:pStyle w:val="2C5486EACBE5457B850FAA394F5A9A52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B68A22D36DA943EC8AF192CB0FD795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AA84D0D-77F7-4C20-AE12-F383A1BF3B33}"/>
      </w:docPartPr>
      <w:docPartBody>
        <w:p w:rsidR="00000000" w:rsidRDefault="007A56F3" w:rsidP="007A56F3">
          <w:pPr>
            <w:pStyle w:val="B68A22D36DA943EC8AF192CB0FD79541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A9D5EB3C989B45BA8A7560BB8A0BDA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06A6A0-C5FD-41A7-8E80-481A60F1EF0F}"/>
      </w:docPartPr>
      <w:docPartBody>
        <w:p w:rsidR="00000000" w:rsidRDefault="007A56F3" w:rsidP="007A56F3">
          <w:pPr>
            <w:pStyle w:val="A9D5EB3C989B45BA8A7560BB8A0BDA43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D678DB9846BC486B845443CE1F7689D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5D8459-3A72-4894-BBAD-717CA5E93310}"/>
      </w:docPartPr>
      <w:docPartBody>
        <w:p w:rsidR="00000000" w:rsidRDefault="007A56F3" w:rsidP="007A56F3">
          <w:pPr>
            <w:pStyle w:val="D678DB9846BC486B845443CE1F7689D6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63682E73FD3A4B4B80233BFDC8583F9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60610D0-F1D2-4D68-BE83-08056CEAEE99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63682E73FD3A4B4B80233BFDC8583F92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731BC2F533B7430D8656BF9CB06F2F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54D93A-9E77-421C-8798-5E50C3864650}"/>
      </w:docPartPr>
      <w:docPartBody>
        <w:p w:rsidR="00000000" w:rsidRDefault="007A56F3" w:rsidP="007A56F3">
          <w:pPr>
            <w:pStyle w:val="731BC2F533B7430D8656BF9CB06F2F6F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B8089ED87C7847A6BEEACF78254BAC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E1FD75-9514-4019-84E0-0F4EF68EC323}"/>
      </w:docPartPr>
      <w:docPartBody>
        <w:p w:rsidR="00000000" w:rsidRDefault="007A56F3" w:rsidP="007A56F3">
          <w:pPr>
            <w:pStyle w:val="B8089ED87C7847A6BEEACF78254BAC7E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0523E4654A8B4F91BE222EFBA3483AA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C65768-D2AE-4B6E-8C64-C74E4791DAFE}"/>
      </w:docPartPr>
      <w:docPartBody>
        <w:p w:rsidR="00000000" w:rsidRDefault="007A56F3" w:rsidP="007A56F3">
          <w:pPr>
            <w:pStyle w:val="0523E4654A8B4F91BE222EFBA3483AAE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BA577F5EC37D455A8342849D82117D2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79B130-CD9C-497B-98E5-4301BD444F0A}"/>
      </w:docPartPr>
      <w:docPartBody>
        <w:p w:rsidR="00000000" w:rsidRDefault="007A56F3" w:rsidP="007A56F3">
          <w:pPr>
            <w:pStyle w:val="BA577F5EC37D455A8342849D82117D2E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B4EFC3A99F7B4C36BE1D13056FD4B1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6C11F7-1DA1-44C4-8905-297954BA872F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B4EFC3A99F7B4C36BE1D13056FD4B11E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9AC80CD557D5440CAAC36F59A881AD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A1FD79-6EF8-409E-B3FA-B2AEB3941521}"/>
      </w:docPartPr>
      <w:docPartBody>
        <w:p w:rsidR="00000000" w:rsidRDefault="007A56F3" w:rsidP="007A56F3">
          <w:pPr>
            <w:pStyle w:val="9AC80CD557D5440CAAC36F59A881AD53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D320A28651674727B347E9B08D89B13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00D40F-CD2A-42A9-9CFD-096DE91108C9}"/>
      </w:docPartPr>
      <w:docPartBody>
        <w:p w:rsidR="00000000" w:rsidRDefault="007A56F3" w:rsidP="007A56F3">
          <w:pPr>
            <w:pStyle w:val="D320A28651674727B347E9B08D89B130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98193834B45D4AFBAD1C1501BA9D13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7D16C65-8DA5-435B-8537-3A304691F242}"/>
      </w:docPartPr>
      <w:docPartBody>
        <w:p w:rsidR="00000000" w:rsidRDefault="007A56F3" w:rsidP="007A56F3">
          <w:pPr>
            <w:pStyle w:val="98193834B45D4AFBAD1C1501BA9D1396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CEC331D49801474BB1BC85C572EC6F2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6D222ED-CE35-488E-93B2-CAE3F69D7E4A}"/>
      </w:docPartPr>
      <w:docPartBody>
        <w:p w:rsidR="00000000" w:rsidRDefault="007A56F3" w:rsidP="007A56F3">
          <w:pPr>
            <w:pStyle w:val="CEC331D49801474BB1BC85C572EC6F23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F231D756F621424C9F6D9237427AC3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70D22F0-3520-4935-AA1C-FD8493F7D1EB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F231D756F621424C9F6D9237427AC3C9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0FCC3ABA1FBA4CD796D09BE1ECFAB5A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1D675A8-7114-49BE-94D5-A43FA361EB6C}"/>
      </w:docPartPr>
      <w:docPartBody>
        <w:p w:rsidR="00000000" w:rsidRDefault="007A56F3" w:rsidP="007A56F3">
          <w:pPr>
            <w:pStyle w:val="0FCC3ABA1FBA4CD796D09BE1ECFAB5A9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07E86AA6751042D78BD5DB67E82623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02258C-534A-4605-B79E-505DA4B3B915}"/>
      </w:docPartPr>
      <w:docPartBody>
        <w:p w:rsidR="00000000" w:rsidRDefault="007A56F3" w:rsidP="007A56F3">
          <w:pPr>
            <w:pStyle w:val="07E86AA6751042D78BD5DB67E8262302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4C84C8BDE3294A7496557A5DB5EFF1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D49A4C3-031B-49C1-A5E6-0F63002FDA1E}"/>
      </w:docPartPr>
      <w:docPartBody>
        <w:p w:rsidR="00000000" w:rsidRDefault="007A56F3" w:rsidP="007A56F3">
          <w:pPr>
            <w:pStyle w:val="4C84C8BDE3294A7496557A5DB5EFF150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2BF948E82E7E4902AA3DB02EC8AA685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69A8F53-BA8B-45DC-B2AE-AA1D5FA3EA6E}"/>
      </w:docPartPr>
      <w:docPartBody>
        <w:p w:rsidR="00000000" w:rsidRDefault="007A56F3" w:rsidP="007A56F3">
          <w:pPr>
            <w:pStyle w:val="2BF948E82E7E4902AA3DB02EC8AA685A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5AFCDFF4FD214C9FB14F595E8084378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EAFB643-7E0B-44F9-B271-73D946A6D11D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5AFCDFF4FD214C9FB14F595E80843784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FA0144D5790C46CB85AA086202328C0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013381B-D2BE-4CCF-8D7B-E75A7B4C8A18}"/>
      </w:docPartPr>
      <w:docPartBody>
        <w:p w:rsidR="00000000" w:rsidRDefault="007A56F3" w:rsidP="007A56F3">
          <w:pPr>
            <w:pStyle w:val="FA0144D5790C46CB85AA086202328C0C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FCD111C25B724BF9A87E877FE0D15A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57C9D08-02D6-44D1-9AC7-C829BF18CFA4}"/>
      </w:docPartPr>
      <w:docPartBody>
        <w:p w:rsidR="00000000" w:rsidRDefault="007A56F3" w:rsidP="007A56F3">
          <w:pPr>
            <w:pStyle w:val="FCD111C25B724BF9A87E877FE0D15A5C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3C689B11A9104D7BA0EF4C86FDDB2D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E90C7E8-E349-46B5-8330-8ABA48399C2F}"/>
      </w:docPartPr>
      <w:docPartBody>
        <w:p w:rsidR="00000000" w:rsidRDefault="007A56F3" w:rsidP="007A56F3">
          <w:pPr>
            <w:pStyle w:val="3C689B11A9104D7BA0EF4C86FDDB2DDC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85DA84D3F3EC493CB54AC83B8675C3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05F04E5-A68C-4E22-9570-F01B2A5BF2F1}"/>
      </w:docPartPr>
      <w:docPartBody>
        <w:p w:rsidR="00000000" w:rsidRDefault="007A56F3" w:rsidP="007A56F3">
          <w:pPr>
            <w:pStyle w:val="85DA84D3F3EC493CB54AC83B8675C369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A451C693F61141D4B0FDE3D85D1B77D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9481DF-D251-4D77-8ADB-4076984E5F59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A451C693F61141D4B0FDE3D85D1B77DA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36C82BBF03514545AB6F95C8E616958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73B5F4-F020-4FDC-AD07-2312F7CBB3A0}"/>
      </w:docPartPr>
      <w:docPartBody>
        <w:p w:rsidR="00000000" w:rsidRDefault="007A56F3" w:rsidP="007A56F3">
          <w:pPr>
            <w:pStyle w:val="36C82BBF03514545AB6F95C8E6169582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3219E03EDE3C4DB29F8D64A39C11353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3DE7CF-4134-4B27-92C5-F9D6500A590E}"/>
      </w:docPartPr>
      <w:docPartBody>
        <w:p w:rsidR="00000000" w:rsidRDefault="007A56F3" w:rsidP="007A56F3">
          <w:pPr>
            <w:pStyle w:val="3219E03EDE3C4DB29F8D64A39C113533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A9ED6630DD124BE5A6950B9A5838F7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50F25A8-2A97-4966-B9A1-C347CDCE47D2}"/>
      </w:docPartPr>
      <w:docPartBody>
        <w:p w:rsidR="00000000" w:rsidRDefault="007A56F3" w:rsidP="007A56F3">
          <w:pPr>
            <w:pStyle w:val="A9ED6630DD124BE5A6950B9A5838F743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608BC751F0944908ADB4839E368E2D3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2602F74-89F8-405E-AF6D-6397BA13E911}"/>
      </w:docPartPr>
      <w:docPartBody>
        <w:p w:rsidR="00000000" w:rsidRDefault="007A56F3" w:rsidP="007A56F3">
          <w:pPr>
            <w:pStyle w:val="608BC751F0944908ADB4839E368E2D32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F4AC1078E61E453780179B75522189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352717-612A-4D08-81A4-91A02D1A4DC0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F4AC1078E61E453780179B75522189CC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D002C77AD3A049D98F79AF034EF6082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F3F516A-3332-4DAF-8722-D0B910281B3C}"/>
      </w:docPartPr>
      <w:docPartBody>
        <w:p w:rsidR="00000000" w:rsidRDefault="007A56F3" w:rsidP="007A56F3">
          <w:pPr>
            <w:pStyle w:val="D002C77AD3A049D98F79AF034EF6082C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4F4DCBC09B854939A1CDF7A539625A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899B19-8DFD-4A59-AFF4-876A86743FB7}"/>
      </w:docPartPr>
      <w:docPartBody>
        <w:p w:rsidR="00000000" w:rsidRDefault="007A56F3" w:rsidP="007A56F3">
          <w:pPr>
            <w:pStyle w:val="4F4DCBC09B854939A1CDF7A539625A25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3ADBD125594745BC930A57081FA61B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D846CD-9690-4766-826C-2917147BF20F}"/>
      </w:docPartPr>
      <w:docPartBody>
        <w:p w:rsidR="00000000" w:rsidRDefault="007A56F3" w:rsidP="007A56F3">
          <w:pPr>
            <w:pStyle w:val="3ADBD125594745BC930A57081FA61B14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651E0C8CE1B44819A4D3BB05AC3A6D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C4AB06F-35D1-455E-B062-652830AE6815}"/>
      </w:docPartPr>
      <w:docPartBody>
        <w:p w:rsidR="00000000" w:rsidRDefault="007A56F3" w:rsidP="007A56F3">
          <w:pPr>
            <w:pStyle w:val="651E0C8CE1B44819A4D3BB05AC3A6D6E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05E3C5FEDDE84962A5F044FB6C90CE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576E7FE-8023-4D0F-9A14-16B606A61BB9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05E3C5FEDDE84962A5F044FB6C90CE61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8E5E0CC4E228448A9EE1B5EFBEF147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3C1F42-E15E-4870-BF95-61297354935E}"/>
      </w:docPartPr>
      <w:docPartBody>
        <w:p w:rsidR="00000000" w:rsidRDefault="007A56F3" w:rsidP="007A56F3">
          <w:pPr>
            <w:pStyle w:val="8E5E0CC4E228448A9EE1B5EFBEF14744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7429B40BA3484D899C26212275EC0ED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A3279EE-BBAA-45F0-920C-A7CD38359969}"/>
      </w:docPartPr>
      <w:docPartBody>
        <w:p w:rsidR="00000000" w:rsidRDefault="007A56F3" w:rsidP="007A56F3">
          <w:pPr>
            <w:pStyle w:val="7429B40BA3484D899C26212275EC0ED1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9D8050F2EEB148B0B9B0416DBB85AE9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B538C7-DD04-4E99-A32B-4D0A9BCE9683}"/>
      </w:docPartPr>
      <w:docPartBody>
        <w:p w:rsidR="00000000" w:rsidRDefault="007A56F3" w:rsidP="007A56F3">
          <w:pPr>
            <w:pStyle w:val="9D8050F2EEB148B0B9B0416DBB85AE90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D9C31FEF9A9342F1AD45A800565824A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9FDD2E-56BB-4D16-97AE-280A5F9CB26C}"/>
      </w:docPartPr>
      <w:docPartBody>
        <w:p w:rsidR="00000000" w:rsidRDefault="007A56F3" w:rsidP="007A56F3">
          <w:pPr>
            <w:pStyle w:val="D9C31FEF9A9342F1AD45A800565824AC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5B3E8ADCA2864F24A611EAE00D6B323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5BD216-5562-49D4-8DD0-EC27CF002A08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5B3E8ADCA2864F24A611EAE00D6B3236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22DA4776D4414B8DA3AD5C3E2F0F3DF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1826CE-4F3E-48BC-B5E3-A63F9BA0DD07}"/>
      </w:docPartPr>
      <w:docPartBody>
        <w:p w:rsidR="00000000" w:rsidRDefault="007A56F3" w:rsidP="007A56F3">
          <w:pPr>
            <w:pStyle w:val="22DA4776D4414B8DA3AD5C3E2F0F3DF6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A6D22327606B41E0B96E967C4807E29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40208A-D364-4DB9-8336-C73BCEC67367}"/>
      </w:docPartPr>
      <w:docPartBody>
        <w:p w:rsidR="00000000" w:rsidRDefault="007A56F3" w:rsidP="007A56F3">
          <w:pPr>
            <w:pStyle w:val="A6D22327606B41E0B96E967C4807E298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8452E3BF21CA4747B923FC2033DD7F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B9D7EE5-58AE-4813-9CF4-EFF0F975175E}"/>
      </w:docPartPr>
      <w:docPartBody>
        <w:p w:rsidR="00000000" w:rsidRDefault="007A56F3" w:rsidP="007A56F3">
          <w:pPr>
            <w:pStyle w:val="8452E3BF21CA4747B923FC2033DD7F44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DB5DD07646B74F7BB215A5A802B032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C2043F8-813E-47C8-BD79-4DD7241D3987}"/>
      </w:docPartPr>
      <w:docPartBody>
        <w:p w:rsidR="00000000" w:rsidRDefault="007A56F3" w:rsidP="007A56F3">
          <w:pPr>
            <w:pStyle w:val="DB5DD07646B74F7BB215A5A802B03209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645DD8BCEBC84A85A3640E64C2E1C4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082897-534E-4175-BEB7-6F57214CA810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645DD8BCEBC84A85A3640E64C2E1C4B3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B814FB72E39740818E948FAEE29EBD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32CD5DB-3087-41A6-A711-9A30AB0A1457}"/>
      </w:docPartPr>
      <w:docPartBody>
        <w:p w:rsidR="00000000" w:rsidRDefault="007A56F3" w:rsidP="007A56F3">
          <w:pPr>
            <w:pStyle w:val="B814FB72E39740818E948FAEE29EBD09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0B1C2AF5742B47CB9139FA157C02A4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020AA2-9AAE-43A7-BD2A-46CE5BEC9F1B}"/>
      </w:docPartPr>
      <w:docPartBody>
        <w:p w:rsidR="00000000" w:rsidRDefault="007A56F3" w:rsidP="007A56F3">
          <w:pPr>
            <w:pStyle w:val="0B1C2AF5742B47CB9139FA157C02A417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72A5482D39CF4BF084C55F38E77609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6B72672-9598-46B0-9F1B-AD0A3F2D1AA4}"/>
      </w:docPartPr>
      <w:docPartBody>
        <w:p w:rsidR="00000000" w:rsidRDefault="007A56F3" w:rsidP="007A56F3">
          <w:pPr>
            <w:pStyle w:val="72A5482D39CF4BF084C55F38E7760985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E4DCA78AA7734D99B8F564E4F827F4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C5D697-993D-4E19-956D-C4112ADA3FE9}"/>
      </w:docPartPr>
      <w:docPartBody>
        <w:p w:rsidR="00000000" w:rsidRDefault="007A56F3" w:rsidP="007A56F3">
          <w:pPr>
            <w:pStyle w:val="E4DCA78AA7734D99B8F564E4F827F4E6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96017A1560614C88A808F21631D4CD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95BEAD2-6686-41EC-8B7A-644230DBB22F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96017A1560614C88A808F21631D4CDF4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D6E505A901B447A884B6D829DEAD351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8CBADFF-E75E-4CE7-8FF4-87D139861FDF}"/>
      </w:docPartPr>
      <w:docPartBody>
        <w:p w:rsidR="00000000" w:rsidRDefault="007A56F3" w:rsidP="007A56F3">
          <w:pPr>
            <w:pStyle w:val="D6E505A901B447A884B6D829DEAD3516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F1298AA8BFFF4C3FA7A69DA3919641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5C272E-7F94-4035-BE97-2706CF594938}"/>
      </w:docPartPr>
      <w:docPartBody>
        <w:p w:rsidR="00000000" w:rsidRDefault="007A56F3" w:rsidP="007A56F3">
          <w:pPr>
            <w:pStyle w:val="F1298AA8BFFF4C3FA7A69DA391964101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CF79BD67D45646629B2474AF6719B7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958504-D839-4F24-AC04-9E2655AEA342}"/>
      </w:docPartPr>
      <w:docPartBody>
        <w:p w:rsidR="00000000" w:rsidRDefault="007A56F3" w:rsidP="007A56F3">
          <w:pPr>
            <w:pStyle w:val="CF79BD67D45646629B2474AF6719B710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31D1090F0E62489682BFB91FC79122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EF898F1-1584-4C46-A48E-19772B36C22C}"/>
      </w:docPartPr>
      <w:docPartBody>
        <w:p w:rsidR="00000000" w:rsidRDefault="007A56F3" w:rsidP="007A56F3">
          <w:pPr>
            <w:pStyle w:val="31D1090F0E62489682BFB91FC7912260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B389DE3F99A440FAA9B4BCB51EEB58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E4C08E9-7096-429A-A154-3F1740F2B7F1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B389DE3F99A440FAA9B4BCB51EEB58E9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621A3AA97BD84C59B25B22788D52553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DC8289A-3732-4EAE-AECA-614515DDED85}"/>
      </w:docPartPr>
      <w:docPartBody>
        <w:p w:rsidR="00000000" w:rsidRDefault="007A56F3" w:rsidP="007A56F3">
          <w:pPr>
            <w:pStyle w:val="621A3AA97BD84C59B25B22788D525536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B0069237A00B4E8CAC91F402D6942E5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4411B59-8EBE-456C-A897-B47F5387F7C0}"/>
      </w:docPartPr>
      <w:docPartBody>
        <w:p w:rsidR="00000000" w:rsidRDefault="007A56F3" w:rsidP="007A56F3">
          <w:pPr>
            <w:pStyle w:val="B0069237A00B4E8CAC91F402D6942E5A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0D63F59D4CED4739B5CBB80FDB66344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2F9843-15DC-470E-BC6D-91D3A9C52C00}"/>
      </w:docPartPr>
      <w:docPartBody>
        <w:p w:rsidR="00000000" w:rsidRDefault="007A56F3" w:rsidP="007A56F3">
          <w:pPr>
            <w:pStyle w:val="0D63F59D4CED4739B5CBB80FDB66344A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1B8EA39ADBDD493F8AAFC25D6226223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A2DA63-2014-49AF-87ED-B796AF15076A}"/>
      </w:docPartPr>
      <w:docPartBody>
        <w:p w:rsidR="00000000" w:rsidRDefault="007A56F3" w:rsidP="007A56F3">
          <w:pPr>
            <w:pStyle w:val="1B8EA39ADBDD493F8AAFC25D62262234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56AA3F8A270A412090A995FFB61DD4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D302910-655A-4D59-9CFD-BF84DF56AA2F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56AA3F8A270A412090A995FFB61DD494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1769317B6BA243E9A63EB257E9FDDD4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AF57BD-5B46-47C5-83D2-A848F14D147B}"/>
      </w:docPartPr>
      <w:docPartBody>
        <w:p w:rsidR="00000000" w:rsidRDefault="007A56F3" w:rsidP="007A56F3">
          <w:pPr>
            <w:pStyle w:val="1769317B6BA243E9A63EB257E9FDDD49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B2D566B350544CC1BD9D26021EC8CED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CDF929B-656D-4227-9D75-71F0B23E0742}"/>
      </w:docPartPr>
      <w:docPartBody>
        <w:p w:rsidR="00000000" w:rsidRDefault="007A56F3" w:rsidP="007A56F3">
          <w:pPr>
            <w:pStyle w:val="B2D566B350544CC1BD9D26021EC8CED9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D7C45288642949A7AD0BD9D93E71F5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E4DB2C4-8D3E-4AE6-A542-FAD50BA9F5DD}"/>
      </w:docPartPr>
      <w:docPartBody>
        <w:p w:rsidR="00000000" w:rsidRDefault="007A56F3" w:rsidP="007A56F3">
          <w:pPr>
            <w:pStyle w:val="D7C45288642949A7AD0BD9D93E71F5FC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A2C0EADBE59F41D79CC5332A8F4509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338B5E-9591-407C-B1E3-AFB5B99684C5}"/>
      </w:docPartPr>
      <w:docPartBody>
        <w:p w:rsidR="00000000" w:rsidRDefault="007A56F3" w:rsidP="007A56F3">
          <w:pPr>
            <w:pStyle w:val="A2C0EADBE59F41D79CC5332A8F450907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AE776242CD5B40B797F2294E5AD077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4369D95-1F01-4D3A-A5C1-6CB3534A2FBD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AE776242CD5B40B797F2294E5AD077A0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F2C6FF85742747FC9929D2DA086DBB9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CD8B132-E357-41C9-8E2D-299A015F5965}"/>
      </w:docPartPr>
      <w:docPartBody>
        <w:p w:rsidR="00000000" w:rsidRDefault="007A56F3" w:rsidP="007A56F3">
          <w:pPr>
            <w:pStyle w:val="F2C6FF85742747FC9929D2DA086DBB92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6BE8B02E64124D91A5B087349A3CD9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1F6FE0-F850-4F86-8A7A-F45066C3A180}"/>
      </w:docPartPr>
      <w:docPartBody>
        <w:p w:rsidR="00000000" w:rsidRDefault="007A56F3" w:rsidP="007A56F3">
          <w:pPr>
            <w:pStyle w:val="6BE8B02E64124D91A5B087349A3CD947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296CD97F05314097A3FE3F6027F72B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54B620-341C-4BA9-810C-8D3FB9DF43AE}"/>
      </w:docPartPr>
      <w:docPartBody>
        <w:p w:rsidR="00000000" w:rsidRDefault="007A56F3" w:rsidP="007A56F3">
          <w:pPr>
            <w:pStyle w:val="296CD97F05314097A3FE3F6027F72B6F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DF02A23612484B229989347C75E0C1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538A00-6450-4E33-8746-A06C7FFE4635}"/>
      </w:docPartPr>
      <w:docPartBody>
        <w:p w:rsidR="00000000" w:rsidRDefault="007A56F3" w:rsidP="007A56F3">
          <w:pPr>
            <w:pStyle w:val="DF02A23612484B229989347C75E0C13B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47C7477ECB03428ABE53C16FCED2EB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88F97C-906E-4AF8-B868-CDA17E98BF95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47C7477ECB03428ABE53C16FCED2EB76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9755CBD7F59344529DB6CD4C279A920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E9B55FF-6701-49B8-A493-C253896CB514}"/>
      </w:docPartPr>
      <w:docPartBody>
        <w:p w:rsidR="00000000" w:rsidRDefault="007A56F3" w:rsidP="007A56F3">
          <w:pPr>
            <w:pStyle w:val="9755CBD7F59344529DB6CD4C279A920C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7CCE053B24484A2788666D66C46F895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96AF82-A1D5-4F48-B031-5E2E1E57E71F}"/>
      </w:docPartPr>
      <w:docPartBody>
        <w:p w:rsidR="00000000" w:rsidRDefault="007A56F3" w:rsidP="007A56F3">
          <w:pPr>
            <w:pStyle w:val="7CCE053B24484A2788666D66C46F8952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5F1D31ADAE84467F9103A84B6A4793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3BF16B-B2C9-4CDC-81D2-7E587F22AFD0}"/>
      </w:docPartPr>
      <w:docPartBody>
        <w:p w:rsidR="00000000" w:rsidRDefault="007A56F3" w:rsidP="007A56F3">
          <w:pPr>
            <w:pStyle w:val="5F1D31ADAE84467F9103A84B6A47938D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7CBDC525EA2348DFB2EFA8B447326C8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6F5EE9-045B-427C-90CB-116A769CDA52}"/>
      </w:docPartPr>
      <w:docPartBody>
        <w:p w:rsidR="00000000" w:rsidRDefault="007A56F3" w:rsidP="007A56F3">
          <w:pPr>
            <w:pStyle w:val="7CBDC525EA2348DFB2EFA8B447326C83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0A484BA9599642D09052263B3B70DE8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8D5428-FE35-40CB-A689-1357815518B1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0A484BA9599642D09052263B3B70DE82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1A63E57F3B5A4C2989E3FDEB5CDE439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2FF86F7-E91B-486E-B318-FA6B98756590}"/>
      </w:docPartPr>
      <w:docPartBody>
        <w:p w:rsidR="00000000" w:rsidRDefault="007A56F3" w:rsidP="007A56F3">
          <w:pPr>
            <w:pStyle w:val="1A63E57F3B5A4C2989E3FDEB5CDE4399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0FE2F944311A4D599D4429883963806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33D05F-7419-40A9-BA5F-C66837B41C93}"/>
      </w:docPartPr>
      <w:docPartBody>
        <w:p w:rsidR="00000000" w:rsidRDefault="007A56F3" w:rsidP="007A56F3">
          <w:pPr>
            <w:pStyle w:val="0FE2F944311A4D599D44298839638063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CFD546D98A6F445E8716D0B0BC46331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F718A6-CF6F-4748-BA34-302883793C06}"/>
      </w:docPartPr>
      <w:docPartBody>
        <w:p w:rsidR="00000000" w:rsidRDefault="007A56F3" w:rsidP="007A56F3">
          <w:pPr>
            <w:pStyle w:val="CFD546D98A6F445E8716D0B0BC463316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6816666080CF426B98F86710A696F7F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0BAF744-881E-4278-9EB1-7F6F1DD88E4B}"/>
      </w:docPartPr>
      <w:docPartBody>
        <w:p w:rsidR="00000000" w:rsidRDefault="007A56F3" w:rsidP="007A56F3">
          <w:pPr>
            <w:pStyle w:val="6816666080CF426B98F86710A696F7F5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19153D9402174FC780E7F60B24C43C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1158E5-4738-411B-88F2-71C47366D081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19153D9402174FC780E7F60B24C43C20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13BF40385B28432481E01AC7C813A4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25BFF0-4C0D-402B-8474-1F84FD83985D}"/>
      </w:docPartPr>
      <w:docPartBody>
        <w:p w:rsidR="00000000" w:rsidRDefault="007A56F3" w:rsidP="007A56F3">
          <w:pPr>
            <w:pStyle w:val="13BF40385B28432481E01AC7C813A48D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6B19E97A07814548900992969F878F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61A8CF-F060-4FDC-88F7-7C50D718F129}"/>
      </w:docPartPr>
      <w:docPartBody>
        <w:p w:rsidR="00000000" w:rsidRDefault="007A56F3" w:rsidP="007A56F3">
          <w:pPr>
            <w:pStyle w:val="6B19E97A07814548900992969F878F67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62E4DB40D49249F381B3FDD3FC4D6D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133914-6642-46B3-B82C-827B613828C2}"/>
      </w:docPartPr>
      <w:docPartBody>
        <w:p w:rsidR="00000000" w:rsidRDefault="007A56F3" w:rsidP="007A56F3">
          <w:pPr>
            <w:pStyle w:val="62E4DB40D49249F381B3FDD3FC4D6DF4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2AD397778462410789AB2A6C57C8408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074AFEA-DB53-4A86-9CCE-D49A02701D5F}"/>
      </w:docPartPr>
      <w:docPartBody>
        <w:p w:rsidR="00000000" w:rsidRDefault="007A56F3" w:rsidP="007A56F3">
          <w:pPr>
            <w:pStyle w:val="2AD397778462410789AB2A6C57C84088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15B111A9135A4692AC1ABDEC02DA947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7A2195C-E7E5-414E-AD57-47833436783D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15B111A9135A4692AC1ABDEC02DA9477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F6774178B8354BD8B19E68385605953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788F15E-DD01-4D47-A24E-D20E04E98DBE}"/>
      </w:docPartPr>
      <w:docPartBody>
        <w:p w:rsidR="00000000" w:rsidRDefault="007A56F3" w:rsidP="007A56F3">
          <w:pPr>
            <w:pStyle w:val="F6774178B8354BD8B19E683856059533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007A9DF2F746467EAD33CD6BD480755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BBA5DAA-DE8E-4FD8-B124-8BC706D68848}"/>
      </w:docPartPr>
      <w:docPartBody>
        <w:p w:rsidR="00000000" w:rsidRDefault="007A56F3" w:rsidP="007A56F3">
          <w:pPr>
            <w:pStyle w:val="007A9DF2F746467EAD33CD6BD4807555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8960F1DA44F24698BAAE11A18E7AF2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FF96D46-4BA5-4020-AE3F-C41CB2FEE4EF}"/>
      </w:docPartPr>
      <w:docPartBody>
        <w:p w:rsidR="00000000" w:rsidRDefault="007A56F3" w:rsidP="007A56F3">
          <w:pPr>
            <w:pStyle w:val="8960F1DA44F24698BAAE11A18E7AF210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A1B1E680E862428983540D6E6EB766B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57D349-2DEE-4FEB-B1C4-FA58C98958AD}"/>
      </w:docPartPr>
      <w:docPartBody>
        <w:p w:rsidR="00000000" w:rsidRDefault="007A56F3" w:rsidP="007A56F3">
          <w:pPr>
            <w:pStyle w:val="A1B1E680E862428983540D6E6EB766BC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ED3BA3FF323F4E5D9AA887FFE6F3FCB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3EE7B8C-DA79-4C2A-9EA0-CD20E8FDCDC4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ED3BA3FF323F4E5D9AA887FFE6F3FCB7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0332066C3D6D4D27819E3223FA0E48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9F55E65-C4AF-4009-A178-6C694D350CB7}"/>
      </w:docPartPr>
      <w:docPartBody>
        <w:p w:rsidR="00000000" w:rsidRDefault="007A56F3" w:rsidP="007A56F3">
          <w:pPr>
            <w:pStyle w:val="0332066C3D6D4D27819E3223FA0E48D4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900A3B56EAC741638A8E1DA89BD11C2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7EC595-704B-4C0D-B407-70348D6B4364}"/>
      </w:docPartPr>
      <w:docPartBody>
        <w:p w:rsidR="00000000" w:rsidRDefault="007A56F3" w:rsidP="007A56F3">
          <w:pPr>
            <w:pStyle w:val="900A3B56EAC741638A8E1DA89BD11C2D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B84DDDF1AB4D45BF8A83D118C9AF038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C300DB-4A4C-4249-B383-EBD42E7D6C47}"/>
      </w:docPartPr>
      <w:docPartBody>
        <w:p w:rsidR="00000000" w:rsidRDefault="007A56F3" w:rsidP="007A56F3">
          <w:pPr>
            <w:pStyle w:val="B84DDDF1AB4D45BF8A83D118C9AF0380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A0AEC673C865458BB9DD2433FB06C91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5A036E-83C3-4405-8E5E-ACD1499412AC}"/>
      </w:docPartPr>
      <w:docPartBody>
        <w:p w:rsidR="00000000" w:rsidRDefault="007A56F3" w:rsidP="007A56F3">
          <w:pPr>
            <w:pStyle w:val="A0AEC673C865458BB9DD2433FB06C912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78F25611665C4B219E714AEBC174E9E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487C2F-2FA2-47BD-ACF4-A06C464363E6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78F25611665C4B219E714AEBC174E9E7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0451826D70ED4CFB8D309B9455FBCE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9AD69D-AFE1-4F84-AF42-688A900FC495}"/>
      </w:docPartPr>
      <w:docPartBody>
        <w:p w:rsidR="00000000" w:rsidRDefault="007A56F3" w:rsidP="007A56F3">
          <w:pPr>
            <w:pStyle w:val="0451826D70ED4CFB8D309B9455FBCE40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268A09DCBDA74F9D93470ED5031F20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052FAF-92ED-4C46-9A77-5F8083603ABD}"/>
      </w:docPartPr>
      <w:docPartBody>
        <w:p w:rsidR="00000000" w:rsidRDefault="007A56F3" w:rsidP="007A56F3">
          <w:pPr>
            <w:pStyle w:val="268A09DCBDA74F9D93470ED5031F203A"/>
          </w:pPr>
          <w:r w:rsidRPr="00AA0737">
            <w:rPr>
              <w:lang w:bidi="es-ES"/>
            </w:rPr>
            <w:t>Fecha</w:t>
          </w:r>
        </w:p>
      </w:docPartBody>
    </w:docPart>
    <w:docPart>
      <w:docPartPr>
        <w:name w:val="E2130FA7F5E24B63905CB22FE8C3984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DD8065-E2AB-49F2-BC85-644021CBFA11}"/>
      </w:docPartPr>
      <w:docPartBody>
        <w:p w:rsidR="00000000" w:rsidRDefault="007A56F3" w:rsidP="007A56F3">
          <w:pPr>
            <w:pStyle w:val="E2130FA7F5E24B63905CB22FE8C39842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CE550D3B2B7E45A38186275050A25A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602E6E-9CC1-448B-9F75-535D4C5F1C7B}"/>
      </w:docPartPr>
      <w:docPartBody>
        <w:p w:rsidR="00000000" w:rsidRDefault="007A56F3" w:rsidP="007A56F3">
          <w:pPr>
            <w:pStyle w:val="CE550D3B2B7E45A38186275050A25A4F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299E0ACA7F44492B96062B9E46D42A2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99ABE9E-9BD4-4291-BE11-420B59CD7D23}"/>
      </w:docPartPr>
      <w:docPartBody>
        <w:p w:rsidR="007A56F3" w:rsidRPr="00AA0737" w:rsidRDefault="007A56F3" w:rsidP="00AA0737">
          <w:r w:rsidRPr="00AA0737">
            <w:rPr>
              <w:lang w:bidi="es-ES"/>
            </w:rPr>
            <w:t>En reconocimiento de:</w:t>
          </w:r>
        </w:p>
        <w:p w:rsidR="00000000" w:rsidRDefault="007A56F3" w:rsidP="007A56F3">
          <w:pPr>
            <w:pStyle w:val="299E0ACA7F44492B96062B9E46D42A2D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BFB0A5D3981A4BC9BC720D289BE9BB8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F98C6F-AC64-4240-984A-FC1B7A6C5150}"/>
      </w:docPartPr>
      <w:docPartBody>
        <w:p w:rsidR="00000000" w:rsidRDefault="007A56F3" w:rsidP="007A56F3">
          <w:pPr>
            <w:pStyle w:val="BFB0A5D3981A4BC9BC720D289BE9BB81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AE8295899FFE42ACBF7DC4BD59E240F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109ADB3-D262-40E5-9622-FCACC86D3587}"/>
      </w:docPartPr>
      <w:docPartBody>
        <w:p w:rsidR="00000000" w:rsidRDefault="007A56F3" w:rsidP="007A56F3">
          <w:pPr>
            <w:pStyle w:val="AE8295899FFE42ACBF7DC4BD59E240F5"/>
          </w:pPr>
          <w:r w:rsidRPr="00AA0737">
            <w:rPr>
              <w:lang w:bidi="es-ES"/>
            </w:rPr>
            <w:t>Fecha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TKaiti">
    <w:charset w:val="86"/>
    <w:family w:val="auto"/>
    <w:pitch w:val="variable"/>
    <w:sig w:usb0="00000287" w:usb1="080F0000" w:usb2="00000010" w:usb3="00000000" w:csb0="0004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56F3"/>
    <w:rsid w:val="007A5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428865A82D4B49ECB0B92AB0BCC6023E">
    <w:name w:val="428865A82D4B49ECB0B92AB0BCC6023E"/>
    <w:rsid w:val="007A56F3"/>
  </w:style>
  <w:style w:type="paragraph" w:customStyle="1" w:styleId="ACBA9B344D9143DF8CF0E761F29D22A2">
    <w:name w:val="ACBA9B344D9143DF8CF0E761F29D22A2"/>
    <w:rsid w:val="007A56F3"/>
  </w:style>
  <w:style w:type="paragraph" w:customStyle="1" w:styleId="36F4AA00F3F842649F4D469FF2DB14D0">
    <w:name w:val="36F4AA00F3F842649F4D469FF2DB14D0"/>
    <w:rsid w:val="007A56F3"/>
  </w:style>
  <w:style w:type="paragraph" w:customStyle="1" w:styleId="96CF7B9B4574457D98308AE4744804A4">
    <w:name w:val="96CF7B9B4574457D98308AE4744804A4"/>
    <w:rsid w:val="007A56F3"/>
  </w:style>
  <w:style w:type="paragraph" w:customStyle="1" w:styleId="DE41845FA76E4C6A857EDE023DC6CEA1">
    <w:name w:val="DE41845FA76E4C6A857EDE023DC6CEA1"/>
    <w:rsid w:val="007A56F3"/>
  </w:style>
  <w:style w:type="paragraph" w:customStyle="1" w:styleId="15368C8020F34F4982B371210CA4E6C8">
    <w:name w:val="15368C8020F34F4982B371210CA4E6C8"/>
    <w:rsid w:val="007A56F3"/>
  </w:style>
  <w:style w:type="paragraph" w:customStyle="1" w:styleId="50460426AF7F48AA92C5F988286E9EE8">
    <w:name w:val="50460426AF7F48AA92C5F988286E9EE8"/>
    <w:rsid w:val="007A56F3"/>
  </w:style>
  <w:style w:type="paragraph" w:customStyle="1" w:styleId="4B657021EC8446D4AFAA94EB9E40D779">
    <w:name w:val="4B657021EC8446D4AFAA94EB9E40D779"/>
    <w:rsid w:val="007A56F3"/>
  </w:style>
  <w:style w:type="paragraph" w:customStyle="1" w:styleId="325319862FFE4F5EBCCA627EAA210D5C">
    <w:name w:val="325319862FFE4F5EBCCA627EAA210D5C"/>
    <w:rsid w:val="007A56F3"/>
  </w:style>
  <w:style w:type="paragraph" w:customStyle="1" w:styleId="EF534A2ABF004BBBB95536854E684E20">
    <w:name w:val="EF534A2ABF004BBBB95536854E684E20"/>
    <w:rsid w:val="007A56F3"/>
  </w:style>
  <w:style w:type="paragraph" w:customStyle="1" w:styleId="88DEE07A73F4463A943DFD6A14E258ED">
    <w:name w:val="88DEE07A73F4463A943DFD6A14E258ED"/>
    <w:rsid w:val="007A56F3"/>
  </w:style>
  <w:style w:type="paragraph" w:customStyle="1" w:styleId="2FD9305DF9AE498F947059416588045A">
    <w:name w:val="2FD9305DF9AE498F947059416588045A"/>
    <w:rsid w:val="007A56F3"/>
  </w:style>
  <w:style w:type="paragraph" w:customStyle="1" w:styleId="5E785D1D98E34F16B35DF979D38F7E36">
    <w:name w:val="5E785D1D98E34F16B35DF979D38F7E36"/>
    <w:rsid w:val="007A56F3"/>
  </w:style>
  <w:style w:type="paragraph" w:customStyle="1" w:styleId="39067DAF73DE4FD9B77F4DB98F3BE5D7">
    <w:name w:val="39067DAF73DE4FD9B77F4DB98F3BE5D7"/>
    <w:rsid w:val="007A56F3"/>
  </w:style>
  <w:style w:type="paragraph" w:customStyle="1" w:styleId="31759A1FC2A84057A04C101C7B3D781D">
    <w:name w:val="31759A1FC2A84057A04C101C7B3D781D"/>
    <w:rsid w:val="007A56F3"/>
  </w:style>
  <w:style w:type="paragraph" w:customStyle="1" w:styleId="7F61A2D4420D4649B6333BD1E2241D9A">
    <w:name w:val="7F61A2D4420D4649B6333BD1E2241D9A"/>
    <w:rsid w:val="007A56F3"/>
  </w:style>
  <w:style w:type="paragraph" w:customStyle="1" w:styleId="B9711074CC644DF28E167CA794F10ED9">
    <w:name w:val="B9711074CC644DF28E167CA794F10ED9"/>
    <w:rsid w:val="007A56F3"/>
  </w:style>
  <w:style w:type="paragraph" w:customStyle="1" w:styleId="E2E401F6ECD140758709203045700FB9">
    <w:name w:val="E2E401F6ECD140758709203045700FB9"/>
    <w:rsid w:val="007A56F3"/>
  </w:style>
  <w:style w:type="paragraph" w:customStyle="1" w:styleId="EDEBB420F5714A989EA5D0E9E84E4B08">
    <w:name w:val="EDEBB420F5714A989EA5D0E9E84E4B08"/>
    <w:rsid w:val="007A56F3"/>
  </w:style>
  <w:style w:type="paragraph" w:customStyle="1" w:styleId="4EDCC936763447E2B88848F0C66CECCE">
    <w:name w:val="4EDCC936763447E2B88848F0C66CECCE"/>
    <w:rsid w:val="007A56F3"/>
  </w:style>
  <w:style w:type="paragraph" w:customStyle="1" w:styleId="A814CED606F54652B94DA9B75989EEA2">
    <w:name w:val="A814CED606F54652B94DA9B75989EEA2"/>
    <w:rsid w:val="007A56F3"/>
  </w:style>
  <w:style w:type="paragraph" w:customStyle="1" w:styleId="AF6BA05116A04020A5CD60F4E8AEB461">
    <w:name w:val="AF6BA05116A04020A5CD60F4E8AEB461"/>
    <w:rsid w:val="007A56F3"/>
  </w:style>
  <w:style w:type="paragraph" w:customStyle="1" w:styleId="FE9FE3C453664C8B97B21E4124F04B8E">
    <w:name w:val="FE9FE3C453664C8B97B21E4124F04B8E"/>
    <w:rsid w:val="007A56F3"/>
  </w:style>
  <w:style w:type="paragraph" w:customStyle="1" w:styleId="DC56429AEF864F00B98BC9DF7860EC45">
    <w:name w:val="DC56429AEF864F00B98BC9DF7860EC45"/>
    <w:rsid w:val="007A56F3"/>
  </w:style>
  <w:style w:type="paragraph" w:customStyle="1" w:styleId="8D066BB10F614A819DDBAE26C1F7941F">
    <w:name w:val="8D066BB10F614A819DDBAE26C1F7941F"/>
    <w:rsid w:val="007A56F3"/>
  </w:style>
  <w:style w:type="paragraph" w:customStyle="1" w:styleId="C63BF79C388A4133A0605737D7CB54B1">
    <w:name w:val="C63BF79C388A4133A0605737D7CB54B1"/>
    <w:rsid w:val="007A56F3"/>
  </w:style>
  <w:style w:type="paragraph" w:customStyle="1" w:styleId="95CA4070B71248A89B5A05A9A73DD23C">
    <w:name w:val="95CA4070B71248A89B5A05A9A73DD23C"/>
    <w:rsid w:val="007A56F3"/>
  </w:style>
  <w:style w:type="paragraph" w:customStyle="1" w:styleId="F0DD4E32B1C44F478E3B84E8CA2B3D1F">
    <w:name w:val="F0DD4E32B1C44F478E3B84E8CA2B3D1F"/>
    <w:rsid w:val="007A56F3"/>
  </w:style>
  <w:style w:type="paragraph" w:customStyle="1" w:styleId="24867563B33C413A806C340D7672EE7E">
    <w:name w:val="24867563B33C413A806C340D7672EE7E"/>
    <w:rsid w:val="007A56F3"/>
  </w:style>
  <w:style w:type="paragraph" w:customStyle="1" w:styleId="BC6B7EE790984286BC6018618B144FCA">
    <w:name w:val="BC6B7EE790984286BC6018618B144FCA"/>
    <w:rsid w:val="007A56F3"/>
  </w:style>
  <w:style w:type="paragraph" w:customStyle="1" w:styleId="DBB90027052342D0A46CAF29E1C1A9E7">
    <w:name w:val="DBB90027052342D0A46CAF29E1C1A9E7"/>
    <w:rsid w:val="007A56F3"/>
  </w:style>
  <w:style w:type="paragraph" w:customStyle="1" w:styleId="5C47B533FBC34A40B9E4A637FD83787D">
    <w:name w:val="5C47B533FBC34A40B9E4A637FD83787D"/>
    <w:rsid w:val="007A56F3"/>
  </w:style>
  <w:style w:type="paragraph" w:customStyle="1" w:styleId="28D2B28074044C12B4ADD05A6D80DFA5">
    <w:name w:val="28D2B28074044C12B4ADD05A6D80DFA5"/>
    <w:rsid w:val="007A56F3"/>
  </w:style>
  <w:style w:type="paragraph" w:customStyle="1" w:styleId="4126D4350CF7400F9D3B931E4470E1C7">
    <w:name w:val="4126D4350CF7400F9D3B931E4470E1C7"/>
    <w:rsid w:val="007A56F3"/>
  </w:style>
  <w:style w:type="paragraph" w:customStyle="1" w:styleId="4C3EFCB95FB94DAE9E0610EC0A019C31">
    <w:name w:val="4C3EFCB95FB94DAE9E0610EC0A019C31"/>
    <w:rsid w:val="007A56F3"/>
  </w:style>
  <w:style w:type="paragraph" w:customStyle="1" w:styleId="9EF0F5582D714558B421B39C446E3B41">
    <w:name w:val="9EF0F5582D714558B421B39C446E3B41"/>
    <w:rsid w:val="007A56F3"/>
  </w:style>
  <w:style w:type="paragraph" w:customStyle="1" w:styleId="BFE4DCAECE5144BA8AF4FE8659B54B2E">
    <w:name w:val="BFE4DCAECE5144BA8AF4FE8659B54B2E"/>
    <w:rsid w:val="007A56F3"/>
  </w:style>
  <w:style w:type="paragraph" w:customStyle="1" w:styleId="5961189D708A4A5A88028474782C6005">
    <w:name w:val="5961189D708A4A5A88028474782C6005"/>
    <w:rsid w:val="007A56F3"/>
  </w:style>
  <w:style w:type="paragraph" w:customStyle="1" w:styleId="B81BC76DCC4347089B953A079CF95761">
    <w:name w:val="B81BC76DCC4347089B953A079CF95761"/>
    <w:rsid w:val="007A56F3"/>
  </w:style>
  <w:style w:type="paragraph" w:customStyle="1" w:styleId="1A277F8EDB724DD9926E35D6336E086A">
    <w:name w:val="1A277F8EDB724DD9926E35D6336E086A"/>
    <w:rsid w:val="007A56F3"/>
  </w:style>
  <w:style w:type="paragraph" w:customStyle="1" w:styleId="84750287FA8C4314B6E851CF8DFF82F8">
    <w:name w:val="84750287FA8C4314B6E851CF8DFF82F8"/>
    <w:rsid w:val="007A56F3"/>
  </w:style>
  <w:style w:type="paragraph" w:customStyle="1" w:styleId="1F01844584C54ABB89AD81EB25F90AB3">
    <w:name w:val="1F01844584C54ABB89AD81EB25F90AB3"/>
    <w:rsid w:val="007A56F3"/>
  </w:style>
  <w:style w:type="paragraph" w:customStyle="1" w:styleId="CA9D503AEB3A4AE0A0C8C16DE70D3AC5">
    <w:name w:val="CA9D503AEB3A4AE0A0C8C16DE70D3AC5"/>
    <w:rsid w:val="007A56F3"/>
  </w:style>
  <w:style w:type="paragraph" w:customStyle="1" w:styleId="531F9DAE9C21448C99EBA188EFFA114B">
    <w:name w:val="531F9DAE9C21448C99EBA188EFFA114B"/>
    <w:rsid w:val="007A56F3"/>
  </w:style>
  <w:style w:type="paragraph" w:customStyle="1" w:styleId="F0709749163449558EBF66854EE6ECE2">
    <w:name w:val="F0709749163449558EBF66854EE6ECE2"/>
    <w:rsid w:val="007A56F3"/>
  </w:style>
  <w:style w:type="paragraph" w:customStyle="1" w:styleId="CA664521DAE5401BA326DD5C2A178E48">
    <w:name w:val="CA664521DAE5401BA326DD5C2A178E48"/>
    <w:rsid w:val="007A56F3"/>
  </w:style>
  <w:style w:type="paragraph" w:customStyle="1" w:styleId="AFED25DC518E4C78B93B3255B9DDD7E0">
    <w:name w:val="AFED25DC518E4C78B93B3255B9DDD7E0"/>
    <w:rsid w:val="007A56F3"/>
  </w:style>
  <w:style w:type="paragraph" w:customStyle="1" w:styleId="65FD82B2F6EB4988ADBD9BDCB18218BD">
    <w:name w:val="65FD82B2F6EB4988ADBD9BDCB18218BD"/>
    <w:rsid w:val="007A56F3"/>
  </w:style>
  <w:style w:type="paragraph" w:customStyle="1" w:styleId="44B00163AD4642BAA80A3FB3ADA5E032">
    <w:name w:val="44B00163AD4642BAA80A3FB3ADA5E032"/>
    <w:rsid w:val="007A56F3"/>
  </w:style>
  <w:style w:type="paragraph" w:customStyle="1" w:styleId="922C218F332D4B17BBB6003E864B2C79">
    <w:name w:val="922C218F332D4B17BBB6003E864B2C79"/>
    <w:rsid w:val="007A56F3"/>
  </w:style>
  <w:style w:type="paragraph" w:customStyle="1" w:styleId="C4360A77FFB54BA8963336B6708A0A5A">
    <w:name w:val="C4360A77FFB54BA8963336B6708A0A5A"/>
    <w:rsid w:val="007A56F3"/>
  </w:style>
  <w:style w:type="paragraph" w:customStyle="1" w:styleId="1DD29A28C893481DA1898A102FDCBAE3">
    <w:name w:val="1DD29A28C893481DA1898A102FDCBAE3"/>
    <w:rsid w:val="007A56F3"/>
  </w:style>
  <w:style w:type="paragraph" w:customStyle="1" w:styleId="01385702F15B432CA4ABB5197A5AC66E">
    <w:name w:val="01385702F15B432CA4ABB5197A5AC66E"/>
    <w:rsid w:val="007A56F3"/>
  </w:style>
  <w:style w:type="paragraph" w:customStyle="1" w:styleId="B17628D04DC04A57A601E59AC6FB636A">
    <w:name w:val="B17628D04DC04A57A601E59AC6FB636A"/>
    <w:rsid w:val="007A56F3"/>
  </w:style>
  <w:style w:type="paragraph" w:customStyle="1" w:styleId="ED709A662EAE4B6FB4BFCFE3E30DBBB5">
    <w:name w:val="ED709A662EAE4B6FB4BFCFE3E30DBBB5"/>
    <w:rsid w:val="007A56F3"/>
  </w:style>
  <w:style w:type="paragraph" w:customStyle="1" w:styleId="78E785819B9B485DB3B51C50C1DD6728">
    <w:name w:val="78E785819B9B485DB3B51C50C1DD6728"/>
    <w:rsid w:val="007A56F3"/>
  </w:style>
  <w:style w:type="paragraph" w:customStyle="1" w:styleId="E2AE72DEC8C64EA3AA214414C38CB2AD">
    <w:name w:val="E2AE72DEC8C64EA3AA214414C38CB2AD"/>
    <w:rsid w:val="007A56F3"/>
  </w:style>
  <w:style w:type="paragraph" w:customStyle="1" w:styleId="98D495F3670C4C9BB06F771A90054ED4">
    <w:name w:val="98D495F3670C4C9BB06F771A90054ED4"/>
    <w:rsid w:val="007A56F3"/>
  </w:style>
  <w:style w:type="paragraph" w:customStyle="1" w:styleId="627153A1E9C940DC8A692A3C71D92143">
    <w:name w:val="627153A1E9C940DC8A692A3C71D92143"/>
    <w:rsid w:val="007A56F3"/>
  </w:style>
  <w:style w:type="paragraph" w:customStyle="1" w:styleId="B0A865DEC247416A8B5C004BBF73DC08">
    <w:name w:val="B0A865DEC247416A8B5C004BBF73DC08"/>
    <w:rsid w:val="007A56F3"/>
  </w:style>
  <w:style w:type="paragraph" w:customStyle="1" w:styleId="B9A3947BCB33498CB73487EA9D82E89C">
    <w:name w:val="B9A3947BCB33498CB73487EA9D82E89C"/>
    <w:rsid w:val="007A56F3"/>
  </w:style>
  <w:style w:type="paragraph" w:customStyle="1" w:styleId="91361CDB6D8445DC92953C6AC3858049">
    <w:name w:val="91361CDB6D8445DC92953C6AC3858049"/>
    <w:rsid w:val="007A56F3"/>
  </w:style>
  <w:style w:type="paragraph" w:customStyle="1" w:styleId="5962268758684942A9AA9D0AC0E761D7">
    <w:name w:val="5962268758684942A9AA9D0AC0E761D7"/>
    <w:rsid w:val="007A56F3"/>
  </w:style>
  <w:style w:type="paragraph" w:customStyle="1" w:styleId="218C8D58772342C59A4BE8DBA4AC2283">
    <w:name w:val="218C8D58772342C59A4BE8DBA4AC2283"/>
    <w:rsid w:val="007A56F3"/>
  </w:style>
  <w:style w:type="paragraph" w:customStyle="1" w:styleId="013589DFFCCA4F659FFAD6CAE9B2BBF2">
    <w:name w:val="013589DFFCCA4F659FFAD6CAE9B2BBF2"/>
    <w:rsid w:val="007A56F3"/>
  </w:style>
  <w:style w:type="paragraph" w:customStyle="1" w:styleId="55C5E99A0E5D43848039D6DF31B43AD4">
    <w:name w:val="55C5E99A0E5D43848039D6DF31B43AD4"/>
    <w:rsid w:val="007A56F3"/>
  </w:style>
  <w:style w:type="paragraph" w:customStyle="1" w:styleId="E4ACDAF3DB4F4A7F94FB16C2B528CB8E">
    <w:name w:val="E4ACDAF3DB4F4A7F94FB16C2B528CB8E"/>
    <w:rsid w:val="007A56F3"/>
  </w:style>
  <w:style w:type="paragraph" w:customStyle="1" w:styleId="6B003E9AD50E4C4E838FD9E98377A6E9">
    <w:name w:val="6B003E9AD50E4C4E838FD9E98377A6E9"/>
    <w:rsid w:val="007A56F3"/>
  </w:style>
  <w:style w:type="paragraph" w:customStyle="1" w:styleId="B9EC954DDCC84710B77EB72EAF5F7BB1">
    <w:name w:val="B9EC954DDCC84710B77EB72EAF5F7BB1"/>
    <w:rsid w:val="007A56F3"/>
  </w:style>
  <w:style w:type="paragraph" w:customStyle="1" w:styleId="04166F3C019546418E39AAA03E12F6B6">
    <w:name w:val="04166F3C019546418E39AAA03E12F6B6"/>
    <w:rsid w:val="007A56F3"/>
  </w:style>
  <w:style w:type="paragraph" w:customStyle="1" w:styleId="8C6E7DE035394DDD9ED8D12C458E7674">
    <w:name w:val="8C6E7DE035394DDD9ED8D12C458E7674"/>
    <w:rsid w:val="007A56F3"/>
  </w:style>
  <w:style w:type="paragraph" w:customStyle="1" w:styleId="CCDA734677224E73938009470798B718">
    <w:name w:val="CCDA734677224E73938009470798B718"/>
    <w:rsid w:val="007A56F3"/>
  </w:style>
  <w:style w:type="paragraph" w:customStyle="1" w:styleId="A69CAD58AA7E459E9B622E9E224A5E7A">
    <w:name w:val="A69CAD58AA7E459E9B622E9E224A5E7A"/>
    <w:rsid w:val="007A56F3"/>
  </w:style>
  <w:style w:type="paragraph" w:customStyle="1" w:styleId="862DE5616FB44704AD437737244D2D19">
    <w:name w:val="862DE5616FB44704AD437737244D2D19"/>
    <w:rsid w:val="007A56F3"/>
  </w:style>
  <w:style w:type="paragraph" w:customStyle="1" w:styleId="34698B3953F5410E95A56BBD3DBFD012">
    <w:name w:val="34698B3953F5410E95A56BBD3DBFD012"/>
    <w:rsid w:val="007A56F3"/>
  </w:style>
  <w:style w:type="paragraph" w:customStyle="1" w:styleId="3C544BBDAEA84C0D9D29096B5A200789">
    <w:name w:val="3C544BBDAEA84C0D9D29096B5A200789"/>
    <w:rsid w:val="007A56F3"/>
  </w:style>
  <w:style w:type="paragraph" w:customStyle="1" w:styleId="F6FD7E8085CB444E89030D48DBF4F708">
    <w:name w:val="F6FD7E8085CB444E89030D48DBF4F708"/>
    <w:rsid w:val="007A56F3"/>
  </w:style>
  <w:style w:type="paragraph" w:customStyle="1" w:styleId="44F204B1E4134FF4840F67A4EA71D177">
    <w:name w:val="44F204B1E4134FF4840F67A4EA71D177"/>
    <w:rsid w:val="007A56F3"/>
  </w:style>
  <w:style w:type="paragraph" w:customStyle="1" w:styleId="2A60618BB14843ECA95FF98D5B815905">
    <w:name w:val="2A60618BB14843ECA95FF98D5B815905"/>
    <w:rsid w:val="007A56F3"/>
  </w:style>
  <w:style w:type="paragraph" w:customStyle="1" w:styleId="42E9BB48A601436194D4737DCEAF2FCE">
    <w:name w:val="42E9BB48A601436194D4737DCEAF2FCE"/>
    <w:rsid w:val="007A56F3"/>
  </w:style>
  <w:style w:type="paragraph" w:customStyle="1" w:styleId="99363D7F700C43CA81C51F3A8FEB1502">
    <w:name w:val="99363D7F700C43CA81C51F3A8FEB1502"/>
    <w:rsid w:val="007A56F3"/>
  </w:style>
  <w:style w:type="paragraph" w:customStyle="1" w:styleId="D1530B5E1B854F1FBBE8F85F3E3C093A">
    <w:name w:val="D1530B5E1B854F1FBBE8F85F3E3C093A"/>
    <w:rsid w:val="007A56F3"/>
  </w:style>
  <w:style w:type="paragraph" w:customStyle="1" w:styleId="D58FDF754FD94EBCA612738A1F66CFFB">
    <w:name w:val="D58FDF754FD94EBCA612738A1F66CFFB"/>
    <w:rsid w:val="007A56F3"/>
  </w:style>
  <w:style w:type="paragraph" w:customStyle="1" w:styleId="248E11F11048464BB466736A0602B511">
    <w:name w:val="248E11F11048464BB466736A0602B511"/>
    <w:rsid w:val="007A56F3"/>
  </w:style>
  <w:style w:type="paragraph" w:customStyle="1" w:styleId="ED8D7DBC4FDD436394FA556CD237EF9F">
    <w:name w:val="ED8D7DBC4FDD436394FA556CD237EF9F"/>
    <w:rsid w:val="007A56F3"/>
  </w:style>
  <w:style w:type="paragraph" w:customStyle="1" w:styleId="2839D25729004011B6C4F00807EDB30D">
    <w:name w:val="2839D25729004011B6C4F00807EDB30D"/>
    <w:rsid w:val="007A56F3"/>
  </w:style>
  <w:style w:type="paragraph" w:customStyle="1" w:styleId="38900445EBA74B1290533506F3CB30A4">
    <w:name w:val="38900445EBA74B1290533506F3CB30A4"/>
    <w:rsid w:val="007A56F3"/>
  </w:style>
  <w:style w:type="paragraph" w:customStyle="1" w:styleId="E802CDB86929486CB5A9A3F6C516DD86">
    <w:name w:val="E802CDB86929486CB5A9A3F6C516DD86"/>
    <w:rsid w:val="007A56F3"/>
  </w:style>
  <w:style w:type="paragraph" w:customStyle="1" w:styleId="B667AB0DB652456DBC5875C3A8A71F29">
    <w:name w:val="B667AB0DB652456DBC5875C3A8A71F29"/>
    <w:rsid w:val="007A56F3"/>
  </w:style>
  <w:style w:type="paragraph" w:customStyle="1" w:styleId="65A688EE42134E859B09F6846BE07C05">
    <w:name w:val="65A688EE42134E859B09F6846BE07C05"/>
    <w:rsid w:val="007A56F3"/>
  </w:style>
  <w:style w:type="paragraph" w:customStyle="1" w:styleId="1865422F7FDF42B2BC078AAB666ABF56">
    <w:name w:val="1865422F7FDF42B2BC078AAB666ABF56"/>
    <w:rsid w:val="007A56F3"/>
  </w:style>
  <w:style w:type="paragraph" w:customStyle="1" w:styleId="01B8995764DA4925B26190EF6CED34EB">
    <w:name w:val="01B8995764DA4925B26190EF6CED34EB"/>
    <w:rsid w:val="007A56F3"/>
  </w:style>
  <w:style w:type="paragraph" w:customStyle="1" w:styleId="6D963B5C2AEB4443A3AE4331565644DD">
    <w:name w:val="6D963B5C2AEB4443A3AE4331565644DD"/>
    <w:rsid w:val="007A56F3"/>
  </w:style>
  <w:style w:type="paragraph" w:customStyle="1" w:styleId="E28F5E2FD1E940B39757F6C958B71343">
    <w:name w:val="E28F5E2FD1E940B39757F6C958B71343"/>
    <w:rsid w:val="007A56F3"/>
  </w:style>
  <w:style w:type="paragraph" w:customStyle="1" w:styleId="A853CD89C5614C4C9739D55DC8C5B524">
    <w:name w:val="A853CD89C5614C4C9739D55DC8C5B524"/>
    <w:rsid w:val="007A56F3"/>
  </w:style>
  <w:style w:type="paragraph" w:customStyle="1" w:styleId="9AEC43C2915745598742491BB5B63937">
    <w:name w:val="9AEC43C2915745598742491BB5B63937"/>
    <w:rsid w:val="007A56F3"/>
  </w:style>
  <w:style w:type="paragraph" w:customStyle="1" w:styleId="0B9F8C1ACF0C4868876C7768A2E6539B">
    <w:name w:val="0B9F8C1ACF0C4868876C7768A2E6539B"/>
    <w:rsid w:val="007A56F3"/>
  </w:style>
  <w:style w:type="paragraph" w:customStyle="1" w:styleId="B1AEEAA3EE4F4A43AE0986E3DD6AE72C">
    <w:name w:val="B1AEEAA3EE4F4A43AE0986E3DD6AE72C"/>
    <w:rsid w:val="007A56F3"/>
  </w:style>
  <w:style w:type="paragraph" w:customStyle="1" w:styleId="2C5486EACBE5457B850FAA394F5A9A52">
    <w:name w:val="2C5486EACBE5457B850FAA394F5A9A52"/>
    <w:rsid w:val="007A56F3"/>
  </w:style>
  <w:style w:type="paragraph" w:customStyle="1" w:styleId="B68A22D36DA943EC8AF192CB0FD79541">
    <w:name w:val="B68A22D36DA943EC8AF192CB0FD79541"/>
    <w:rsid w:val="007A56F3"/>
  </w:style>
  <w:style w:type="paragraph" w:customStyle="1" w:styleId="A9D5EB3C989B45BA8A7560BB8A0BDA43">
    <w:name w:val="A9D5EB3C989B45BA8A7560BB8A0BDA43"/>
    <w:rsid w:val="007A56F3"/>
  </w:style>
  <w:style w:type="paragraph" w:customStyle="1" w:styleId="D678DB9846BC486B845443CE1F7689D6">
    <w:name w:val="D678DB9846BC486B845443CE1F7689D6"/>
    <w:rsid w:val="007A56F3"/>
  </w:style>
  <w:style w:type="paragraph" w:customStyle="1" w:styleId="63682E73FD3A4B4B80233BFDC8583F92">
    <w:name w:val="63682E73FD3A4B4B80233BFDC8583F92"/>
    <w:rsid w:val="007A56F3"/>
  </w:style>
  <w:style w:type="paragraph" w:customStyle="1" w:styleId="731BC2F533B7430D8656BF9CB06F2F6F">
    <w:name w:val="731BC2F533B7430D8656BF9CB06F2F6F"/>
    <w:rsid w:val="007A56F3"/>
  </w:style>
  <w:style w:type="paragraph" w:customStyle="1" w:styleId="B8089ED87C7847A6BEEACF78254BAC7E">
    <w:name w:val="B8089ED87C7847A6BEEACF78254BAC7E"/>
    <w:rsid w:val="007A56F3"/>
  </w:style>
  <w:style w:type="paragraph" w:customStyle="1" w:styleId="0523E4654A8B4F91BE222EFBA3483AAE">
    <w:name w:val="0523E4654A8B4F91BE222EFBA3483AAE"/>
    <w:rsid w:val="007A56F3"/>
  </w:style>
  <w:style w:type="paragraph" w:customStyle="1" w:styleId="BA577F5EC37D455A8342849D82117D2E">
    <w:name w:val="BA577F5EC37D455A8342849D82117D2E"/>
    <w:rsid w:val="007A56F3"/>
  </w:style>
  <w:style w:type="paragraph" w:customStyle="1" w:styleId="B4EFC3A99F7B4C36BE1D13056FD4B11E">
    <w:name w:val="B4EFC3A99F7B4C36BE1D13056FD4B11E"/>
    <w:rsid w:val="007A56F3"/>
  </w:style>
  <w:style w:type="paragraph" w:customStyle="1" w:styleId="9AC80CD557D5440CAAC36F59A881AD53">
    <w:name w:val="9AC80CD557D5440CAAC36F59A881AD53"/>
    <w:rsid w:val="007A56F3"/>
  </w:style>
  <w:style w:type="paragraph" w:customStyle="1" w:styleId="D320A28651674727B347E9B08D89B130">
    <w:name w:val="D320A28651674727B347E9B08D89B130"/>
    <w:rsid w:val="007A56F3"/>
  </w:style>
  <w:style w:type="paragraph" w:customStyle="1" w:styleId="98193834B45D4AFBAD1C1501BA9D1396">
    <w:name w:val="98193834B45D4AFBAD1C1501BA9D1396"/>
    <w:rsid w:val="007A56F3"/>
  </w:style>
  <w:style w:type="paragraph" w:customStyle="1" w:styleId="CEC331D49801474BB1BC85C572EC6F23">
    <w:name w:val="CEC331D49801474BB1BC85C572EC6F23"/>
    <w:rsid w:val="007A56F3"/>
  </w:style>
  <w:style w:type="paragraph" w:customStyle="1" w:styleId="F231D756F621424C9F6D9237427AC3C9">
    <w:name w:val="F231D756F621424C9F6D9237427AC3C9"/>
    <w:rsid w:val="007A56F3"/>
  </w:style>
  <w:style w:type="paragraph" w:customStyle="1" w:styleId="0FCC3ABA1FBA4CD796D09BE1ECFAB5A9">
    <w:name w:val="0FCC3ABA1FBA4CD796D09BE1ECFAB5A9"/>
    <w:rsid w:val="007A56F3"/>
  </w:style>
  <w:style w:type="paragraph" w:customStyle="1" w:styleId="07E86AA6751042D78BD5DB67E8262302">
    <w:name w:val="07E86AA6751042D78BD5DB67E8262302"/>
    <w:rsid w:val="007A56F3"/>
  </w:style>
  <w:style w:type="paragraph" w:customStyle="1" w:styleId="4C84C8BDE3294A7496557A5DB5EFF150">
    <w:name w:val="4C84C8BDE3294A7496557A5DB5EFF150"/>
    <w:rsid w:val="007A56F3"/>
  </w:style>
  <w:style w:type="paragraph" w:customStyle="1" w:styleId="2BF948E82E7E4902AA3DB02EC8AA685A">
    <w:name w:val="2BF948E82E7E4902AA3DB02EC8AA685A"/>
    <w:rsid w:val="007A56F3"/>
  </w:style>
  <w:style w:type="paragraph" w:customStyle="1" w:styleId="5AFCDFF4FD214C9FB14F595E80843784">
    <w:name w:val="5AFCDFF4FD214C9FB14F595E80843784"/>
    <w:rsid w:val="007A56F3"/>
  </w:style>
  <w:style w:type="paragraph" w:customStyle="1" w:styleId="FA0144D5790C46CB85AA086202328C0C">
    <w:name w:val="FA0144D5790C46CB85AA086202328C0C"/>
    <w:rsid w:val="007A56F3"/>
  </w:style>
  <w:style w:type="paragraph" w:customStyle="1" w:styleId="FCD111C25B724BF9A87E877FE0D15A5C">
    <w:name w:val="FCD111C25B724BF9A87E877FE0D15A5C"/>
    <w:rsid w:val="007A56F3"/>
  </w:style>
  <w:style w:type="paragraph" w:customStyle="1" w:styleId="3C689B11A9104D7BA0EF4C86FDDB2DDC">
    <w:name w:val="3C689B11A9104D7BA0EF4C86FDDB2DDC"/>
    <w:rsid w:val="007A56F3"/>
  </w:style>
  <w:style w:type="paragraph" w:customStyle="1" w:styleId="85DA84D3F3EC493CB54AC83B8675C369">
    <w:name w:val="85DA84D3F3EC493CB54AC83B8675C369"/>
    <w:rsid w:val="007A56F3"/>
  </w:style>
  <w:style w:type="paragraph" w:customStyle="1" w:styleId="A451C693F61141D4B0FDE3D85D1B77DA">
    <w:name w:val="A451C693F61141D4B0FDE3D85D1B77DA"/>
    <w:rsid w:val="007A56F3"/>
  </w:style>
  <w:style w:type="paragraph" w:customStyle="1" w:styleId="36C82BBF03514545AB6F95C8E6169582">
    <w:name w:val="36C82BBF03514545AB6F95C8E6169582"/>
    <w:rsid w:val="007A56F3"/>
  </w:style>
  <w:style w:type="paragraph" w:customStyle="1" w:styleId="3219E03EDE3C4DB29F8D64A39C113533">
    <w:name w:val="3219E03EDE3C4DB29F8D64A39C113533"/>
    <w:rsid w:val="007A56F3"/>
  </w:style>
  <w:style w:type="paragraph" w:customStyle="1" w:styleId="A9ED6630DD124BE5A6950B9A5838F743">
    <w:name w:val="A9ED6630DD124BE5A6950B9A5838F743"/>
    <w:rsid w:val="007A56F3"/>
  </w:style>
  <w:style w:type="paragraph" w:customStyle="1" w:styleId="608BC751F0944908ADB4839E368E2D32">
    <w:name w:val="608BC751F0944908ADB4839E368E2D32"/>
    <w:rsid w:val="007A56F3"/>
  </w:style>
  <w:style w:type="paragraph" w:customStyle="1" w:styleId="F4AC1078E61E453780179B75522189CC">
    <w:name w:val="F4AC1078E61E453780179B75522189CC"/>
    <w:rsid w:val="007A56F3"/>
  </w:style>
  <w:style w:type="paragraph" w:customStyle="1" w:styleId="D002C77AD3A049D98F79AF034EF6082C">
    <w:name w:val="D002C77AD3A049D98F79AF034EF6082C"/>
    <w:rsid w:val="007A56F3"/>
  </w:style>
  <w:style w:type="paragraph" w:customStyle="1" w:styleId="4F4DCBC09B854939A1CDF7A539625A25">
    <w:name w:val="4F4DCBC09B854939A1CDF7A539625A25"/>
    <w:rsid w:val="007A56F3"/>
  </w:style>
  <w:style w:type="paragraph" w:customStyle="1" w:styleId="3ADBD125594745BC930A57081FA61B14">
    <w:name w:val="3ADBD125594745BC930A57081FA61B14"/>
    <w:rsid w:val="007A56F3"/>
  </w:style>
  <w:style w:type="paragraph" w:customStyle="1" w:styleId="651E0C8CE1B44819A4D3BB05AC3A6D6E">
    <w:name w:val="651E0C8CE1B44819A4D3BB05AC3A6D6E"/>
    <w:rsid w:val="007A56F3"/>
  </w:style>
  <w:style w:type="paragraph" w:customStyle="1" w:styleId="05E3C5FEDDE84962A5F044FB6C90CE61">
    <w:name w:val="05E3C5FEDDE84962A5F044FB6C90CE61"/>
    <w:rsid w:val="007A56F3"/>
  </w:style>
  <w:style w:type="paragraph" w:customStyle="1" w:styleId="8E5E0CC4E228448A9EE1B5EFBEF14744">
    <w:name w:val="8E5E0CC4E228448A9EE1B5EFBEF14744"/>
    <w:rsid w:val="007A56F3"/>
  </w:style>
  <w:style w:type="paragraph" w:customStyle="1" w:styleId="7429B40BA3484D899C26212275EC0ED1">
    <w:name w:val="7429B40BA3484D899C26212275EC0ED1"/>
    <w:rsid w:val="007A56F3"/>
  </w:style>
  <w:style w:type="paragraph" w:customStyle="1" w:styleId="9D8050F2EEB148B0B9B0416DBB85AE90">
    <w:name w:val="9D8050F2EEB148B0B9B0416DBB85AE90"/>
    <w:rsid w:val="007A56F3"/>
  </w:style>
  <w:style w:type="paragraph" w:customStyle="1" w:styleId="D9C31FEF9A9342F1AD45A800565824AC">
    <w:name w:val="D9C31FEF9A9342F1AD45A800565824AC"/>
    <w:rsid w:val="007A56F3"/>
  </w:style>
  <w:style w:type="paragraph" w:customStyle="1" w:styleId="5B3E8ADCA2864F24A611EAE00D6B3236">
    <w:name w:val="5B3E8ADCA2864F24A611EAE00D6B3236"/>
    <w:rsid w:val="007A56F3"/>
  </w:style>
  <w:style w:type="paragraph" w:customStyle="1" w:styleId="22DA4776D4414B8DA3AD5C3E2F0F3DF6">
    <w:name w:val="22DA4776D4414B8DA3AD5C3E2F0F3DF6"/>
    <w:rsid w:val="007A56F3"/>
  </w:style>
  <w:style w:type="paragraph" w:customStyle="1" w:styleId="A6D22327606B41E0B96E967C4807E298">
    <w:name w:val="A6D22327606B41E0B96E967C4807E298"/>
    <w:rsid w:val="007A56F3"/>
  </w:style>
  <w:style w:type="paragraph" w:customStyle="1" w:styleId="8452E3BF21CA4747B923FC2033DD7F44">
    <w:name w:val="8452E3BF21CA4747B923FC2033DD7F44"/>
    <w:rsid w:val="007A56F3"/>
  </w:style>
  <w:style w:type="paragraph" w:customStyle="1" w:styleId="DB5DD07646B74F7BB215A5A802B03209">
    <w:name w:val="DB5DD07646B74F7BB215A5A802B03209"/>
    <w:rsid w:val="007A56F3"/>
  </w:style>
  <w:style w:type="paragraph" w:customStyle="1" w:styleId="645DD8BCEBC84A85A3640E64C2E1C4B3">
    <w:name w:val="645DD8BCEBC84A85A3640E64C2E1C4B3"/>
    <w:rsid w:val="007A56F3"/>
  </w:style>
  <w:style w:type="paragraph" w:customStyle="1" w:styleId="B814FB72E39740818E948FAEE29EBD09">
    <w:name w:val="B814FB72E39740818E948FAEE29EBD09"/>
    <w:rsid w:val="007A56F3"/>
  </w:style>
  <w:style w:type="paragraph" w:customStyle="1" w:styleId="0B1C2AF5742B47CB9139FA157C02A417">
    <w:name w:val="0B1C2AF5742B47CB9139FA157C02A417"/>
    <w:rsid w:val="007A56F3"/>
  </w:style>
  <w:style w:type="paragraph" w:customStyle="1" w:styleId="72A5482D39CF4BF084C55F38E7760985">
    <w:name w:val="72A5482D39CF4BF084C55F38E7760985"/>
    <w:rsid w:val="007A56F3"/>
  </w:style>
  <w:style w:type="paragraph" w:customStyle="1" w:styleId="E4DCA78AA7734D99B8F564E4F827F4E6">
    <w:name w:val="E4DCA78AA7734D99B8F564E4F827F4E6"/>
    <w:rsid w:val="007A56F3"/>
  </w:style>
  <w:style w:type="paragraph" w:customStyle="1" w:styleId="96017A1560614C88A808F21631D4CDF4">
    <w:name w:val="96017A1560614C88A808F21631D4CDF4"/>
    <w:rsid w:val="007A56F3"/>
  </w:style>
  <w:style w:type="paragraph" w:customStyle="1" w:styleId="D6E505A901B447A884B6D829DEAD3516">
    <w:name w:val="D6E505A901B447A884B6D829DEAD3516"/>
    <w:rsid w:val="007A56F3"/>
  </w:style>
  <w:style w:type="paragraph" w:customStyle="1" w:styleId="F1298AA8BFFF4C3FA7A69DA391964101">
    <w:name w:val="F1298AA8BFFF4C3FA7A69DA391964101"/>
    <w:rsid w:val="007A56F3"/>
  </w:style>
  <w:style w:type="paragraph" w:customStyle="1" w:styleId="CF79BD67D45646629B2474AF6719B710">
    <w:name w:val="CF79BD67D45646629B2474AF6719B710"/>
    <w:rsid w:val="007A56F3"/>
  </w:style>
  <w:style w:type="paragraph" w:customStyle="1" w:styleId="31D1090F0E62489682BFB91FC7912260">
    <w:name w:val="31D1090F0E62489682BFB91FC7912260"/>
    <w:rsid w:val="007A56F3"/>
  </w:style>
  <w:style w:type="paragraph" w:customStyle="1" w:styleId="B389DE3F99A440FAA9B4BCB51EEB58E9">
    <w:name w:val="B389DE3F99A440FAA9B4BCB51EEB58E9"/>
    <w:rsid w:val="007A56F3"/>
  </w:style>
  <w:style w:type="paragraph" w:customStyle="1" w:styleId="621A3AA97BD84C59B25B22788D525536">
    <w:name w:val="621A3AA97BD84C59B25B22788D525536"/>
    <w:rsid w:val="007A56F3"/>
  </w:style>
  <w:style w:type="paragraph" w:customStyle="1" w:styleId="B0069237A00B4E8CAC91F402D6942E5A">
    <w:name w:val="B0069237A00B4E8CAC91F402D6942E5A"/>
    <w:rsid w:val="007A56F3"/>
  </w:style>
  <w:style w:type="paragraph" w:customStyle="1" w:styleId="0D63F59D4CED4739B5CBB80FDB66344A">
    <w:name w:val="0D63F59D4CED4739B5CBB80FDB66344A"/>
    <w:rsid w:val="007A56F3"/>
  </w:style>
  <w:style w:type="paragraph" w:customStyle="1" w:styleId="1B8EA39ADBDD493F8AAFC25D62262234">
    <w:name w:val="1B8EA39ADBDD493F8AAFC25D62262234"/>
    <w:rsid w:val="007A56F3"/>
  </w:style>
  <w:style w:type="paragraph" w:customStyle="1" w:styleId="56AA3F8A270A412090A995FFB61DD494">
    <w:name w:val="56AA3F8A270A412090A995FFB61DD494"/>
    <w:rsid w:val="007A56F3"/>
  </w:style>
  <w:style w:type="paragraph" w:customStyle="1" w:styleId="1769317B6BA243E9A63EB257E9FDDD49">
    <w:name w:val="1769317B6BA243E9A63EB257E9FDDD49"/>
    <w:rsid w:val="007A56F3"/>
  </w:style>
  <w:style w:type="paragraph" w:customStyle="1" w:styleId="B2D566B350544CC1BD9D26021EC8CED9">
    <w:name w:val="B2D566B350544CC1BD9D26021EC8CED9"/>
    <w:rsid w:val="007A56F3"/>
  </w:style>
  <w:style w:type="paragraph" w:customStyle="1" w:styleId="D7C45288642949A7AD0BD9D93E71F5FC">
    <w:name w:val="D7C45288642949A7AD0BD9D93E71F5FC"/>
    <w:rsid w:val="007A56F3"/>
  </w:style>
  <w:style w:type="paragraph" w:customStyle="1" w:styleId="A2C0EADBE59F41D79CC5332A8F450907">
    <w:name w:val="A2C0EADBE59F41D79CC5332A8F450907"/>
    <w:rsid w:val="007A56F3"/>
  </w:style>
  <w:style w:type="paragraph" w:customStyle="1" w:styleId="AE776242CD5B40B797F2294E5AD077A0">
    <w:name w:val="AE776242CD5B40B797F2294E5AD077A0"/>
    <w:rsid w:val="007A56F3"/>
  </w:style>
  <w:style w:type="paragraph" w:customStyle="1" w:styleId="F2C6FF85742747FC9929D2DA086DBB92">
    <w:name w:val="F2C6FF85742747FC9929D2DA086DBB92"/>
    <w:rsid w:val="007A56F3"/>
  </w:style>
  <w:style w:type="paragraph" w:customStyle="1" w:styleId="6BE8B02E64124D91A5B087349A3CD947">
    <w:name w:val="6BE8B02E64124D91A5B087349A3CD947"/>
    <w:rsid w:val="007A56F3"/>
  </w:style>
  <w:style w:type="paragraph" w:customStyle="1" w:styleId="296CD97F05314097A3FE3F6027F72B6F">
    <w:name w:val="296CD97F05314097A3FE3F6027F72B6F"/>
    <w:rsid w:val="007A56F3"/>
  </w:style>
  <w:style w:type="paragraph" w:customStyle="1" w:styleId="DF02A23612484B229989347C75E0C13B">
    <w:name w:val="DF02A23612484B229989347C75E0C13B"/>
    <w:rsid w:val="007A56F3"/>
  </w:style>
  <w:style w:type="paragraph" w:customStyle="1" w:styleId="47C7477ECB03428ABE53C16FCED2EB76">
    <w:name w:val="47C7477ECB03428ABE53C16FCED2EB76"/>
    <w:rsid w:val="007A56F3"/>
  </w:style>
  <w:style w:type="paragraph" w:customStyle="1" w:styleId="9755CBD7F59344529DB6CD4C279A920C">
    <w:name w:val="9755CBD7F59344529DB6CD4C279A920C"/>
    <w:rsid w:val="007A56F3"/>
  </w:style>
  <w:style w:type="paragraph" w:customStyle="1" w:styleId="7CCE053B24484A2788666D66C46F8952">
    <w:name w:val="7CCE053B24484A2788666D66C46F8952"/>
    <w:rsid w:val="007A56F3"/>
  </w:style>
  <w:style w:type="paragraph" w:customStyle="1" w:styleId="5F1D31ADAE84467F9103A84B6A47938D">
    <w:name w:val="5F1D31ADAE84467F9103A84B6A47938D"/>
    <w:rsid w:val="007A56F3"/>
  </w:style>
  <w:style w:type="paragraph" w:customStyle="1" w:styleId="7CBDC525EA2348DFB2EFA8B447326C83">
    <w:name w:val="7CBDC525EA2348DFB2EFA8B447326C83"/>
    <w:rsid w:val="007A56F3"/>
  </w:style>
  <w:style w:type="paragraph" w:customStyle="1" w:styleId="0A484BA9599642D09052263B3B70DE82">
    <w:name w:val="0A484BA9599642D09052263B3B70DE82"/>
    <w:rsid w:val="007A56F3"/>
  </w:style>
  <w:style w:type="paragraph" w:customStyle="1" w:styleId="1A63E57F3B5A4C2989E3FDEB5CDE4399">
    <w:name w:val="1A63E57F3B5A4C2989E3FDEB5CDE4399"/>
    <w:rsid w:val="007A56F3"/>
  </w:style>
  <w:style w:type="paragraph" w:customStyle="1" w:styleId="0FE2F944311A4D599D44298839638063">
    <w:name w:val="0FE2F944311A4D599D44298839638063"/>
    <w:rsid w:val="007A56F3"/>
  </w:style>
  <w:style w:type="paragraph" w:customStyle="1" w:styleId="CFD546D98A6F445E8716D0B0BC463316">
    <w:name w:val="CFD546D98A6F445E8716D0B0BC463316"/>
    <w:rsid w:val="007A56F3"/>
  </w:style>
  <w:style w:type="paragraph" w:customStyle="1" w:styleId="6816666080CF426B98F86710A696F7F5">
    <w:name w:val="6816666080CF426B98F86710A696F7F5"/>
    <w:rsid w:val="007A56F3"/>
  </w:style>
  <w:style w:type="paragraph" w:customStyle="1" w:styleId="19153D9402174FC780E7F60B24C43C20">
    <w:name w:val="19153D9402174FC780E7F60B24C43C20"/>
    <w:rsid w:val="007A56F3"/>
  </w:style>
  <w:style w:type="paragraph" w:customStyle="1" w:styleId="13BF40385B28432481E01AC7C813A48D">
    <w:name w:val="13BF40385B28432481E01AC7C813A48D"/>
    <w:rsid w:val="007A56F3"/>
  </w:style>
  <w:style w:type="paragraph" w:customStyle="1" w:styleId="6B19E97A07814548900992969F878F67">
    <w:name w:val="6B19E97A07814548900992969F878F67"/>
    <w:rsid w:val="007A56F3"/>
  </w:style>
  <w:style w:type="paragraph" w:customStyle="1" w:styleId="62E4DB40D49249F381B3FDD3FC4D6DF4">
    <w:name w:val="62E4DB40D49249F381B3FDD3FC4D6DF4"/>
    <w:rsid w:val="007A56F3"/>
  </w:style>
  <w:style w:type="paragraph" w:customStyle="1" w:styleId="2AD397778462410789AB2A6C57C84088">
    <w:name w:val="2AD397778462410789AB2A6C57C84088"/>
    <w:rsid w:val="007A56F3"/>
  </w:style>
  <w:style w:type="paragraph" w:customStyle="1" w:styleId="15B111A9135A4692AC1ABDEC02DA9477">
    <w:name w:val="15B111A9135A4692AC1ABDEC02DA9477"/>
    <w:rsid w:val="007A56F3"/>
  </w:style>
  <w:style w:type="paragraph" w:customStyle="1" w:styleId="F6774178B8354BD8B19E683856059533">
    <w:name w:val="F6774178B8354BD8B19E683856059533"/>
    <w:rsid w:val="007A56F3"/>
  </w:style>
  <w:style w:type="paragraph" w:customStyle="1" w:styleId="007A9DF2F746467EAD33CD6BD4807555">
    <w:name w:val="007A9DF2F746467EAD33CD6BD4807555"/>
    <w:rsid w:val="007A56F3"/>
  </w:style>
  <w:style w:type="paragraph" w:customStyle="1" w:styleId="8960F1DA44F24698BAAE11A18E7AF210">
    <w:name w:val="8960F1DA44F24698BAAE11A18E7AF210"/>
    <w:rsid w:val="007A56F3"/>
  </w:style>
  <w:style w:type="paragraph" w:customStyle="1" w:styleId="A1B1E680E862428983540D6E6EB766BC">
    <w:name w:val="A1B1E680E862428983540D6E6EB766BC"/>
    <w:rsid w:val="007A56F3"/>
  </w:style>
  <w:style w:type="paragraph" w:customStyle="1" w:styleId="ED3BA3FF323F4E5D9AA887FFE6F3FCB7">
    <w:name w:val="ED3BA3FF323F4E5D9AA887FFE6F3FCB7"/>
    <w:rsid w:val="007A56F3"/>
  </w:style>
  <w:style w:type="paragraph" w:customStyle="1" w:styleId="0332066C3D6D4D27819E3223FA0E48D4">
    <w:name w:val="0332066C3D6D4D27819E3223FA0E48D4"/>
    <w:rsid w:val="007A56F3"/>
  </w:style>
  <w:style w:type="paragraph" w:customStyle="1" w:styleId="900A3B56EAC741638A8E1DA89BD11C2D">
    <w:name w:val="900A3B56EAC741638A8E1DA89BD11C2D"/>
    <w:rsid w:val="007A56F3"/>
  </w:style>
  <w:style w:type="paragraph" w:customStyle="1" w:styleId="B84DDDF1AB4D45BF8A83D118C9AF0380">
    <w:name w:val="B84DDDF1AB4D45BF8A83D118C9AF0380"/>
    <w:rsid w:val="007A56F3"/>
  </w:style>
  <w:style w:type="paragraph" w:customStyle="1" w:styleId="A0AEC673C865458BB9DD2433FB06C912">
    <w:name w:val="A0AEC673C865458BB9DD2433FB06C912"/>
    <w:rsid w:val="007A56F3"/>
  </w:style>
  <w:style w:type="paragraph" w:customStyle="1" w:styleId="78F25611665C4B219E714AEBC174E9E7">
    <w:name w:val="78F25611665C4B219E714AEBC174E9E7"/>
    <w:rsid w:val="007A56F3"/>
  </w:style>
  <w:style w:type="paragraph" w:customStyle="1" w:styleId="0451826D70ED4CFB8D309B9455FBCE40">
    <w:name w:val="0451826D70ED4CFB8D309B9455FBCE40"/>
    <w:rsid w:val="007A56F3"/>
  </w:style>
  <w:style w:type="paragraph" w:customStyle="1" w:styleId="268A09DCBDA74F9D93470ED5031F203A">
    <w:name w:val="268A09DCBDA74F9D93470ED5031F203A"/>
    <w:rsid w:val="007A56F3"/>
  </w:style>
  <w:style w:type="paragraph" w:customStyle="1" w:styleId="E2130FA7F5E24B63905CB22FE8C39842">
    <w:name w:val="E2130FA7F5E24B63905CB22FE8C39842"/>
    <w:rsid w:val="007A56F3"/>
  </w:style>
  <w:style w:type="paragraph" w:customStyle="1" w:styleId="CE550D3B2B7E45A38186275050A25A4F">
    <w:name w:val="CE550D3B2B7E45A38186275050A25A4F"/>
    <w:rsid w:val="007A56F3"/>
  </w:style>
  <w:style w:type="paragraph" w:customStyle="1" w:styleId="299E0ACA7F44492B96062B9E46D42A2D">
    <w:name w:val="299E0ACA7F44492B96062B9E46D42A2D"/>
    <w:rsid w:val="007A56F3"/>
  </w:style>
  <w:style w:type="paragraph" w:customStyle="1" w:styleId="BFB0A5D3981A4BC9BC720D289BE9BB81">
    <w:name w:val="BFB0A5D3981A4BC9BC720D289BE9BB81"/>
    <w:rsid w:val="007A56F3"/>
  </w:style>
  <w:style w:type="paragraph" w:customStyle="1" w:styleId="AE8295899FFE42ACBF7DC4BD59E240F5">
    <w:name w:val="AE8295899FFE42ACBF7DC4BD59E240F5"/>
    <w:rsid w:val="007A56F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Employee of the Month">
  <a:themeElements>
    <a:clrScheme name="Employee of the Month">
      <a:dk1>
        <a:srgbClr val="000000"/>
      </a:dk1>
      <a:lt1>
        <a:srgbClr val="FFFFFF"/>
      </a:lt1>
      <a:dk2>
        <a:srgbClr val="414042"/>
      </a:dk2>
      <a:lt2>
        <a:srgbClr val="E7E6E6"/>
      </a:lt2>
      <a:accent1>
        <a:srgbClr val="2B3990"/>
      </a:accent1>
      <a:accent2>
        <a:srgbClr val="1C75BC"/>
      </a:accent2>
      <a:accent3>
        <a:srgbClr val="27AAE1"/>
      </a:accent3>
      <a:accent4>
        <a:srgbClr val="00A79D"/>
      </a:accent4>
      <a:accent5>
        <a:srgbClr val="262262"/>
      </a:accent5>
      <a:accent6>
        <a:srgbClr val="FBB040"/>
      </a:accent6>
      <a:hlink>
        <a:srgbClr val="0563C1"/>
      </a:hlink>
      <a:folHlink>
        <a:srgbClr val="954F72"/>
      </a:folHlink>
    </a:clrScheme>
    <a:fontScheme name="Century Schoolbook">
      <a:majorFont>
        <a:latin typeface="Century Schoolbook" panose="02040604050505020304"/>
        <a:ea typeface=""/>
        <a:cs typeface=""/>
        <a:font script="Jpan" typeface="ＭＳ Ｐ明朝"/>
        <a:font script="Hang" typeface="휴먼매직체"/>
        <a:font script="Hans" typeface="华文楷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Schoolbook" panose="02040604050505020304"/>
        <a:ea typeface=""/>
        <a:cs typeface=""/>
        <a:font script="Jpan" typeface="ＭＳ Ｐ明朝"/>
        <a:font script="Hang" typeface="휴먼매직체"/>
        <a:font script="Hans" typeface="宋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Employee of the Month" id="{4C2246DC-38FD-FF4D-97F8-163CC6B51FD9}" vid="{18AF4CF9-A717-9743-94E0-884D68F654AE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9" ma:contentTypeDescription="Create a new document." ma:contentTypeScope="" ma:versionID="76e25e1730b4532ab1d5e5b131a96a5a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d1e9281a84c4949647088091c718de3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A48A4FBC-E282-45D6-A790-8BBD0B1B54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AE42A68-6BE7-4B66-99F2-5F3FFE2789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Certificado de empleado del mes</Template>
  <TotalTime>0</TotalTime>
  <Pages>40</Pages>
  <Words>1327</Words>
  <Characters>9102</Characters>
  <Application>Microsoft Office Word</Application>
  <DocSecurity>0</DocSecurity>
  <Lines>75</Lines>
  <Paragraphs>20</Paragraphs>
  <ScaleCrop>false</ScaleCrop>
  <Company/>
  <LinksUpToDate>false</LinksUpToDate>
  <CharactersWithSpaces>10409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2020-11-11T22:48:00Z</dcterms:created>
  <dcterms:modified xsi:type="dcterms:W3CDTF">2020-11-11T22:56:00Z</dcterms:modified>
</cp:coreProperties>
</file>